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posOffset>-749935</wp:posOffset>
            </wp:positionH>
            <wp:positionV relativeFrom="paragraph">
              <wp:posOffset>-145008</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125288</wp:posOffset>
                </wp:positionH>
                <wp:positionV relativeFrom="paragraph">
                  <wp:posOffset>48619</wp:posOffset>
                </wp:positionV>
                <wp:extent cx="5362575" cy="2488758"/>
                <wp:effectExtent l="19050" t="19050" r="47625" b="450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488758"/>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8F0B6A">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w:t>
                            </w:r>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88/23 – ZOPNN-F in 83/25 – ZOUL</w:t>
                            </w:r>
                            <w:r w:rsidRPr="00751C77">
                              <w:rPr>
                                <w:rFonts w:ascii="Times New Roman" w:hAnsi="Times New Roman"/>
                                <w:sz w:val="24"/>
                                <w:szCs w:val="24"/>
                                <w14:shadow w14:blurRad="50800" w14:dist="38100" w14:dir="2700000" w14:sx="100000" w14:sy="100000" w14:kx="0" w14:ky="0" w14:algn="tl">
                                  <w14:srgbClr w14:val="000000">
                                    <w14:alpha w14:val="60000"/>
                                  </w14:srgbClr>
                                </w14:shadow>
                              </w:rPr>
                              <w:t>)</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00AC7049">
                              <w:rPr>
                                <w:rFonts w:ascii="Times New Roman" w:hAnsi="Times New Roman"/>
                                <w:bCs/>
                                <w:sz w:val="24"/>
                                <w:szCs w:val="24"/>
                              </w:rPr>
                              <w:t>4.5.2026</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6" style="position:absolute;left:0;text-align:left;margin-left:9.85pt;margin-top:3.85pt;width:422.25pt;height:195.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" strokecolor="#4472c4" strokeweight="5pt">
                <v:stroke linestyle="thickThin"/>
                <v:shadow color="#868686"/>
                <v:textbo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8F0B6A">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w:t>
                      </w:r>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8F0B6A" w:rsidRPr="008F0B6A">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88/23 – ZOPNN-F in 83/25 – ZOUL</w:t>
                      </w:r>
                      <w:r w:rsidRPr="00751C77">
                        <w:rPr>
                          <w:rFonts w:ascii="Times New Roman" w:hAnsi="Times New Roman"/>
                          <w:sz w:val="24"/>
                          <w:szCs w:val="24"/>
                          <w14:shadow w14:blurRad="50800" w14:dist="38100" w14:dir="2700000" w14:sx="100000" w14:sy="100000" w14:kx="0" w14:ky="0" w14:algn="tl">
                            <w14:srgbClr w14:val="000000">
                              <w14:alpha w14:val="60000"/>
                            </w14:srgbClr>
                          </w14:shadow>
                        </w:rPr>
                        <w:t>)</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00AC7049">
                        <w:rPr>
                          <w:rFonts w:ascii="Times New Roman" w:hAnsi="Times New Roman"/>
                          <w:bCs/>
                          <w:sz w:val="24"/>
                          <w:szCs w:val="24"/>
                        </w:rPr>
                        <w:t>4.5.2026</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B75AED">
        <w:rPr>
          <w:rFonts w:ascii="Times New Roman" w:hAnsi="Times New Roman"/>
          <w:b/>
        </w:rPr>
        <w:t xml:space="preserve">maj </w:t>
      </w:r>
      <w:r w:rsidR="0020215B">
        <w:rPr>
          <w:rFonts w:ascii="Times New Roman" w:hAnsi="Times New Roman"/>
          <w:b/>
        </w:rPr>
        <w:t>2026</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8E504C">
              <w:rPr>
                <w:webHidden/>
              </w:rPr>
              <w:t>3</w:t>
            </w:r>
            <w:r w:rsidR="0069708B" w:rsidRPr="008C4089">
              <w:rPr>
                <w:webHidden/>
              </w:rPr>
              <w:fldChar w:fldCharType="end"/>
            </w:r>
          </w:hyperlink>
        </w:p>
        <w:p w:rsidR="0069708B" w:rsidRPr="008C4089" w:rsidRDefault="008E504C">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8E504C">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bookmarkStart w:id="0" w:name="_GoBack"/>
            <w:bookmarkEnd w:id="0"/>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9</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13</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8E504C">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8E504C">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8E504C">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21</w:t>
            </w:r>
            <w:r w:rsidR="0069708B" w:rsidRPr="008C4089">
              <w:rPr>
                <w:rFonts w:ascii="Times New Roman" w:hAnsi="Times New Roman"/>
                <w:noProof/>
                <w:webHidden/>
              </w:rPr>
              <w:fldChar w:fldCharType="end"/>
            </w:r>
          </w:hyperlink>
        </w:p>
        <w:p w:rsidR="0069708B" w:rsidRPr="008C4089" w:rsidRDefault="008E504C">
          <w:pPr>
            <w:pStyle w:val="Kazalovsebine1"/>
            <w:rPr>
              <w:rFonts w:eastAsiaTheme="minorEastAsia"/>
              <w:szCs w:val="22"/>
              <w14:shadow w14:blurRad="0" w14:dist="0" w14:dir="0" w14:sx="0" w14:sy="0" w14:kx="0" w14:ky="0" w14:algn="none">
                <w14:srgbClr w14:val="000000"/>
              </w14:shadow>
            </w:rPr>
          </w:pPr>
          <w:hyperlink r:id="rId9"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22</w:t>
            </w:r>
            <w:r w:rsidR="0069708B" w:rsidRPr="008C4089">
              <w:rPr>
                <w:webHidden/>
              </w:rPr>
              <w:fldChar w:fldCharType="end"/>
            </w:r>
          </w:hyperlink>
        </w:p>
        <w:p w:rsidR="0069708B" w:rsidRPr="008C4089" w:rsidRDefault="008E504C">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47</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p>
    <w:p w:rsid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lastRenderedPageBreak/>
        <w:t>Datum</w:t>
      </w:r>
      <w:r w:rsidRPr="00E43ED4">
        <w:rPr>
          <w:rFonts w:ascii="Times New Roman" w:hAnsi="Times New Roman"/>
          <w:sz w:val="24"/>
          <w:szCs w:val="24"/>
        </w:rPr>
        <w:t xml:space="preserve">: </w:t>
      </w:r>
      <w:r w:rsidR="00812AD9">
        <w:rPr>
          <w:rFonts w:ascii="Times New Roman" w:hAnsi="Times New Roman"/>
          <w:sz w:val="24"/>
          <w:szCs w:val="24"/>
        </w:rPr>
        <w:t>4.5.2026</w:t>
      </w:r>
    </w:p>
    <w:p w:rsidR="00235CD5" w:rsidRPr="002C3A6A" w:rsidRDefault="00235CD5" w:rsidP="00C01AD7">
      <w:pPr>
        <w:spacing w:line="240" w:lineRule="auto"/>
        <w:rPr>
          <w:rFonts w:ascii="Times New Roman" w:hAnsi="Times New Roman"/>
          <w:sz w:val="24"/>
          <w:szCs w:val="24"/>
        </w:rPr>
      </w:pPr>
      <w:r>
        <w:rPr>
          <w:rFonts w:ascii="Times New Roman" w:hAnsi="Times New Roman"/>
          <w:sz w:val="24"/>
          <w:szCs w:val="24"/>
        </w:rPr>
        <w:t>Številka:</w:t>
      </w:r>
      <w:r w:rsidR="008C1DFC">
        <w:rPr>
          <w:rFonts w:ascii="Times New Roman" w:hAnsi="Times New Roman"/>
          <w:sz w:val="24"/>
          <w:szCs w:val="24"/>
        </w:rPr>
        <w:t xml:space="preserve"> </w:t>
      </w:r>
      <w:r w:rsidR="00E66827">
        <w:rPr>
          <w:rFonts w:ascii="Times New Roman" w:hAnsi="Times New Roman"/>
          <w:sz w:val="24"/>
          <w:szCs w:val="24"/>
        </w:rPr>
        <w:t>IP2602265</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1" w:name="_Toc526272248"/>
      <w:bookmarkStart w:id="2" w:name="_Toc526272362"/>
      <w:bookmarkStart w:id="3" w:name="_Toc526273906"/>
      <w:bookmarkStart w:id="4" w:name="_Toc535782159"/>
      <w:r w:rsidRPr="003F34DA">
        <w:t>POVABILO K ODDAJI PONUDBE</w:t>
      </w:r>
      <w:bookmarkEnd w:id="1"/>
      <w:bookmarkEnd w:id="2"/>
      <w:bookmarkEnd w:id="3"/>
      <w:bookmarkEnd w:id="4"/>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0" w:history="1">
        <w:r w:rsidRPr="00A05D31">
          <w:rPr>
            <w:rFonts w:ascii="Times New Roman" w:hAnsi="Times New Roman" w:cs="Arial"/>
            <w:color w:val="0000FF"/>
            <w:sz w:val="21"/>
            <w:szCs w:val="21"/>
            <w:u w:val="single"/>
          </w:rPr>
          <w:t>https://ejn.gov.si</w:t>
        </w:r>
      </w:hyperlink>
      <w:r w:rsidR="00D354A0">
        <w:rPr>
          <w:rFonts w:ascii="Times New Roman" w:hAnsi="Times New Roman" w:cs="Arial"/>
          <w:sz w:val="21"/>
          <w:szCs w:val="21"/>
        </w:rPr>
        <w:t>, v skladu s točko 4</w:t>
      </w:r>
      <w:r w:rsidRPr="00A05D31">
        <w:rPr>
          <w:rFonts w:ascii="Times New Roman" w:hAnsi="Times New Roman" w:cs="Arial"/>
          <w:sz w:val="21"/>
          <w:szCs w:val="21"/>
        </w:rPr>
        <w:t xml:space="preserve"> dokumenta Navodila za uporabo informacijskega sistema za uporabo funkcionalnosti elektronske oddaje ponudb e-JN: PONUDNIKI (v nadaljevanju: Navodila za uporabo e-JN), ki je objavljen na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D354A0">
        <w:rPr>
          <w:rFonts w:ascii="Times New Roman" w:hAnsi="Times New Roman"/>
          <w:sz w:val="21"/>
          <w:szCs w:val="21"/>
        </w:rPr>
        <w:t>_, oznaka naročila JN______/2026</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w:t>
      </w:r>
      <w:r w:rsidR="002C5D19">
        <w:rPr>
          <w:rFonts w:ascii="Times New Roman" w:hAnsi="Times New Roman"/>
          <w:b/>
          <w:i/>
          <w:sz w:val="21"/>
          <w:szCs w:val="21"/>
        </w:rPr>
        <w:t xml:space="preserve">in </w:t>
      </w:r>
      <w:r w:rsidR="002C5D19" w:rsidRPr="002C5D19">
        <w:rPr>
          <w:rFonts w:ascii="Times New Roman" w:hAnsi="Times New Roman"/>
          <w:b/>
          <w:i/>
          <w:sz w:val="21"/>
          <w:szCs w:val="21"/>
        </w:rPr>
        <w:t xml:space="preserve">Center integrirane dolgotrajne oskrbe CIDO </w:t>
      </w:r>
      <w:proofErr w:type="spellStart"/>
      <w:r w:rsidR="002C5D19" w:rsidRPr="002C5D19">
        <w:rPr>
          <w:rFonts w:ascii="Times New Roman" w:hAnsi="Times New Roman"/>
          <w:b/>
          <w:i/>
          <w:sz w:val="21"/>
          <w:szCs w:val="21"/>
        </w:rPr>
        <w:t>DANica</w:t>
      </w:r>
      <w:proofErr w:type="spellEnd"/>
      <w:r w:rsidR="002C5D19" w:rsidRPr="002C5D19">
        <w:rPr>
          <w:rFonts w:ascii="Times New Roman" w:hAnsi="Times New Roman"/>
          <w:b/>
          <w:i/>
          <w:sz w:val="21"/>
          <w:szCs w:val="21"/>
        </w:rPr>
        <w:t xml:space="preserve"> Podlehnik</w:t>
      </w:r>
      <w:r w:rsidR="002C5D19">
        <w:rPr>
          <w:rFonts w:ascii="Times New Roman" w:hAnsi="Times New Roman"/>
          <w:b/>
          <w:i/>
          <w:sz w:val="21"/>
          <w:szCs w:val="21"/>
        </w:rPr>
        <w:t xml:space="preserve">, Podlehnik BŠ, Podlehnik </w:t>
      </w:r>
      <w:r w:rsidRPr="00A05D31">
        <w:rPr>
          <w:rFonts w:ascii="Times New Roman" w:hAnsi="Times New Roman"/>
          <w:b/>
          <w:i/>
          <w:sz w:val="21"/>
          <w:szCs w:val="21"/>
        </w:rPr>
        <w:t xml:space="preserve">(v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102461" w:rsidRPr="00EA148C">
        <w:rPr>
          <w:rFonts w:ascii="Times New Roman" w:hAnsi="Times New Roman"/>
          <w:b/>
          <w:i/>
          <w:sz w:val="21"/>
          <w:szCs w:val="21"/>
        </w:rPr>
        <w:t>1.7</w:t>
      </w:r>
      <w:r w:rsidR="00D354A0">
        <w:rPr>
          <w:rFonts w:ascii="Times New Roman" w:hAnsi="Times New Roman"/>
          <w:b/>
          <w:i/>
          <w:sz w:val="21"/>
          <w:szCs w:val="21"/>
        </w:rPr>
        <w:t>.2026</w:t>
      </w:r>
      <w:r w:rsidR="005F04C2">
        <w:rPr>
          <w:rFonts w:ascii="Times New Roman" w:hAnsi="Times New Roman"/>
          <w:b/>
          <w:i/>
          <w:sz w:val="21"/>
          <w:szCs w:val="21"/>
        </w:rPr>
        <w:t xml:space="preserve"> </w:t>
      </w:r>
      <w:r w:rsidRPr="00A05D31">
        <w:rPr>
          <w:rFonts w:ascii="Times New Roman" w:hAnsi="Times New Roman"/>
          <w:b/>
          <w:i/>
          <w:sz w:val="21"/>
          <w:szCs w:val="21"/>
        </w:rPr>
        <w:t xml:space="preserve">(oziroma z dnem, ko se za merilna mesta izvede zamenjava bilančne skupine) </w:t>
      </w:r>
      <w:r w:rsidR="00B04D2D">
        <w:rPr>
          <w:rFonts w:ascii="Times New Roman" w:hAnsi="Times New Roman"/>
          <w:b/>
          <w:i/>
          <w:sz w:val="21"/>
          <w:szCs w:val="21"/>
        </w:rPr>
        <w:t xml:space="preserve">do </w:t>
      </w:r>
      <w:r w:rsidR="00804017">
        <w:rPr>
          <w:rFonts w:ascii="Times New Roman" w:hAnsi="Times New Roman"/>
          <w:b/>
          <w:i/>
          <w:sz w:val="21"/>
          <w:szCs w:val="21"/>
        </w:rPr>
        <w:t>30.6.2027</w:t>
      </w:r>
      <w:r w:rsidRPr="00EA148C">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F71D89" w:rsidP="0037172E">
      <w:pPr>
        <w:pStyle w:val="Odstavekseznama"/>
        <w:keepNext/>
        <w:numPr>
          <w:ilvl w:val="0"/>
          <w:numId w:val="51"/>
        </w:numPr>
        <w:spacing w:line="240" w:lineRule="auto"/>
        <w:outlineLvl w:val="4"/>
        <w:rPr>
          <w:rFonts w:ascii="Times New Roman" w:hAnsi="Times New Roman"/>
          <w:b/>
          <w:i/>
          <w:sz w:val="21"/>
          <w:szCs w:val="21"/>
        </w:rPr>
      </w:pPr>
      <w:r>
        <w:rPr>
          <w:rFonts w:ascii="Times New Roman" w:hAnsi="Times New Roman"/>
          <w:b/>
          <w:i/>
          <w:sz w:val="21"/>
          <w:szCs w:val="21"/>
        </w:rPr>
        <w:t xml:space="preserve">od </w:t>
      </w:r>
      <w:r w:rsidRPr="00D74E83">
        <w:rPr>
          <w:rFonts w:ascii="Times New Roman" w:hAnsi="Times New Roman"/>
          <w:b/>
          <w:i/>
          <w:sz w:val="21"/>
          <w:szCs w:val="21"/>
        </w:rPr>
        <w:t>1.7</w:t>
      </w:r>
      <w:r w:rsidR="00500B77">
        <w:rPr>
          <w:rFonts w:ascii="Times New Roman" w:hAnsi="Times New Roman"/>
          <w:b/>
          <w:i/>
          <w:sz w:val="21"/>
          <w:szCs w:val="21"/>
        </w:rPr>
        <w:t>.2026</w:t>
      </w:r>
      <w:r w:rsidR="002C1305" w:rsidRPr="00A05D31">
        <w:rPr>
          <w:rFonts w:ascii="Times New Roman" w:hAnsi="Times New Roman"/>
          <w:b/>
          <w:i/>
          <w:sz w:val="21"/>
          <w:szCs w:val="21"/>
        </w:rPr>
        <w:t xml:space="preserve"> </w:t>
      </w:r>
      <w:r w:rsidR="00477DBD" w:rsidRPr="00A05D31">
        <w:rPr>
          <w:rFonts w:ascii="Times New Roman" w:hAnsi="Times New Roman"/>
          <w:b/>
          <w:i/>
          <w:sz w:val="21"/>
          <w:szCs w:val="21"/>
        </w:rPr>
        <w:t xml:space="preserve"> (oziroma z dnem, ko se za merilna mesta izvede zamenjava</w:t>
      </w:r>
      <w:r w:rsidR="00B97EDC">
        <w:rPr>
          <w:rFonts w:ascii="Times New Roman" w:hAnsi="Times New Roman"/>
          <w:b/>
          <w:i/>
          <w:sz w:val="21"/>
          <w:szCs w:val="21"/>
        </w:rPr>
        <w:t xml:space="preserve"> bilančne skupine) do </w:t>
      </w:r>
      <w:r w:rsidR="00500B77">
        <w:rPr>
          <w:rFonts w:ascii="Times New Roman" w:hAnsi="Times New Roman"/>
          <w:b/>
          <w:i/>
          <w:sz w:val="21"/>
          <w:szCs w:val="21"/>
        </w:rPr>
        <w:t>30.6.2027</w:t>
      </w:r>
      <w:r w:rsidR="008721C9" w:rsidRPr="00D74E83">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4F1A8A"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 xml:space="preserve">Kontaktni osebi sta Jože MANFREDA, elektronska pošta: </w:t>
      </w:r>
      <w:hyperlink r:id="rId12"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7647EB">
        <w:rPr>
          <w:rFonts w:ascii="Times New Roman" w:hAnsi="Times New Roman"/>
          <w:color w:val="000000"/>
          <w:sz w:val="21"/>
          <w:szCs w:val="21"/>
        </w:rPr>
        <w:t xml:space="preserve"> Maja KOVAČIČ</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elektronska pošta:</w:t>
      </w:r>
      <w:r w:rsidR="004F1A8A">
        <w:rPr>
          <w:rFonts w:ascii="Times New Roman" w:hAnsi="Times New Roman"/>
          <w:color w:val="000000"/>
          <w:sz w:val="21"/>
          <w:szCs w:val="21"/>
        </w:rPr>
        <w:t xml:space="preserve"> </w:t>
      </w:r>
      <w:hyperlink r:id="rId13" w:history="1">
        <w:r w:rsidR="004F1A8A" w:rsidRPr="00423DC0">
          <w:rPr>
            <w:rStyle w:val="Hiperpovezava"/>
            <w:rFonts w:ascii="Times New Roman" w:hAnsi="Times New Roman"/>
            <w:sz w:val="21"/>
            <w:szCs w:val="21"/>
          </w:rPr>
          <w:t>maja.kovacic@danica-vogrinec.si</w:t>
        </w:r>
      </w:hyperlink>
      <w:r w:rsidR="004F1A8A">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743AF9">
        <w:rPr>
          <w:rFonts w:ascii="Times New Roman" w:hAnsi="Times New Roman"/>
          <w:b/>
          <w:bCs/>
          <w:color w:val="000000"/>
          <w:sz w:val="21"/>
          <w:szCs w:val="21"/>
        </w:rPr>
        <w:t>Oddana ponudba</w:t>
      </w:r>
      <w:r w:rsidRPr="00A05D31">
        <w:rPr>
          <w:rFonts w:ascii="Times New Roman" w:hAnsi="Times New Roman"/>
          <w:b/>
          <w:bCs/>
          <w:color w:val="000000"/>
          <w:sz w:val="21"/>
          <w:szCs w:val="21"/>
        </w:rPr>
        <w:t xml:space="preserve"> </w:t>
      </w:r>
      <w:r w:rsidRPr="00A05D31">
        <w:rPr>
          <w:rFonts w:ascii="Times New Roman" w:hAnsi="Times New Roman"/>
          <w:color w:val="000000"/>
          <w:sz w:val="21"/>
          <w:szCs w:val="21"/>
        </w:rPr>
        <w:t xml:space="preserve">se bo štela za pravočasno, če jo bo kandidat oddal najpozneje </w:t>
      </w:r>
      <w:r w:rsidR="0092034D" w:rsidRPr="00426EFE">
        <w:rPr>
          <w:rFonts w:ascii="Times New Roman" w:hAnsi="Times New Roman"/>
          <w:b/>
          <w:bCs/>
          <w:color w:val="000000"/>
          <w:sz w:val="21"/>
          <w:szCs w:val="21"/>
        </w:rPr>
        <w:t xml:space="preserve">do </w:t>
      </w:r>
      <w:r w:rsidR="00D86259" w:rsidRPr="00426EFE">
        <w:rPr>
          <w:rFonts w:ascii="Times New Roman" w:hAnsi="Times New Roman"/>
          <w:b/>
          <w:bCs/>
          <w:color w:val="000000"/>
          <w:sz w:val="21"/>
          <w:szCs w:val="21"/>
        </w:rPr>
        <w:t>5</w:t>
      </w:r>
      <w:r w:rsidR="00841B5B" w:rsidRPr="00426EFE">
        <w:rPr>
          <w:rFonts w:ascii="Times New Roman" w:hAnsi="Times New Roman"/>
          <w:b/>
          <w:bCs/>
          <w:color w:val="000000"/>
          <w:sz w:val="21"/>
          <w:szCs w:val="21"/>
        </w:rPr>
        <w:t>.6</w:t>
      </w:r>
      <w:r w:rsidR="005F2E91" w:rsidRPr="00426EFE">
        <w:rPr>
          <w:rFonts w:ascii="Times New Roman" w:hAnsi="Times New Roman"/>
          <w:b/>
          <w:bCs/>
          <w:color w:val="000000"/>
          <w:sz w:val="21"/>
          <w:szCs w:val="21"/>
        </w:rPr>
        <w:t>.2026</w:t>
      </w:r>
      <w:r w:rsidR="00CD1CDB">
        <w:rPr>
          <w:rFonts w:ascii="Times New Roman" w:hAnsi="Times New Roman"/>
          <w:b/>
          <w:bCs/>
          <w:color w:val="000000"/>
          <w:sz w:val="21"/>
          <w:szCs w:val="21"/>
        </w:rPr>
        <w:t xml:space="preserve"> do 12</w:t>
      </w:r>
      <w:r w:rsidRPr="00A05D31">
        <w:rPr>
          <w:rFonts w:ascii="Times New Roman" w:hAnsi="Times New Roman"/>
          <w:b/>
          <w:bCs/>
          <w:color w:val="000000"/>
          <w:sz w:val="21"/>
          <w:szCs w:val="21"/>
        </w:rPr>
        <w:t>.00 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D414F7" w:rsidRDefault="002C3A6A" w:rsidP="00C01AD7">
      <w:pPr>
        <w:spacing w:line="240" w:lineRule="auto"/>
        <w:rPr>
          <w:rFonts w:ascii="Times New Roman" w:hAnsi="Times New Roman"/>
          <w:b/>
          <w:bCs/>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A42F69" w:rsidRPr="00426EFE">
        <w:rPr>
          <w:rFonts w:ascii="Times New Roman" w:hAnsi="Times New Roman"/>
          <w:b/>
          <w:bCs/>
          <w:color w:val="000000"/>
          <w:sz w:val="21"/>
          <w:szCs w:val="21"/>
        </w:rPr>
        <w:t>5.6</w:t>
      </w:r>
      <w:r w:rsidR="00D414F7" w:rsidRPr="00426EFE">
        <w:rPr>
          <w:rFonts w:ascii="Times New Roman" w:hAnsi="Times New Roman"/>
          <w:b/>
          <w:bCs/>
          <w:color w:val="000000"/>
          <w:sz w:val="21"/>
          <w:szCs w:val="21"/>
        </w:rPr>
        <w:t>.2026</w:t>
      </w:r>
      <w:r w:rsidR="00D414F7">
        <w:rPr>
          <w:rFonts w:ascii="Times New Roman" w:hAnsi="Times New Roman"/>
          <w:b/>
          <w:bCs/>
          <w:color w:val="000000"/>
          <w:sz w:val="21"/>
          <w:szCs w:val="21"/>
        </w:rPr>
        <w:t xml:space="preserve"> </w:t>
      </w:r>
      <w:r w:rsidRPr="00A05D31">
        <w:rPr>
          <w:rFonts w:ascii="Times New Roman" w:hAnsi="Times New Roman"/>
          <w:b/>
          <w:bCs/>
          <w:color w:val="000000"/>
          <w:sz w:val="21"/>
          <w:szCs w:val="21"/>
        </w:rPr>
        <w:t>in se</w:t>
      </w:r>
      <w:r w:rsidR="00D22C6B">
        <w:rPr>
          <w:rFonts w:ascii="Times New Roman" w:hAnsi="Times New Roman"/>
          <w:b/>
          <w:bCs/>
          <w:color w:val="000000"/>
          <w:sz w:val="21"/>
          <w:szCs w:val="21"/>
        </w:rPr>
        <w:t xml:space="preserve"> bo začelo ob 13</w:t>
      </w:r>
      <w:r w:rsidR="00F025EC">
        <w:rPr>
          <w:rFonts w:ascii="Times New Roman" w:hAnsi="Times New Roman"/>
          <w:b/>
          <w:bCs/>
          <w:color w:val="000000"/>
          <w:sz w:val="21"/>
          <w:szCs w:val="21"/>
        </w:rPr>
        <w:t>.00</w:t>
      </w:r>
      <w:r w:rsidRPr="00A05D31">
        <w:rPr>
          <w:rFonts w:ascii="Times New Roman" w:hAnsi="Times New Roman"/>
          <w:b/>
          <w:bCs/>
          <w:color w:val="000000"/>
          <w:sz w:val="21"/>
          <w:szCs w:val="21"/>
        </w:rPr>
        <w:t xml:space="preserve"> uri na spletnem naslovu </w:t>
      </w:r>
      <w:hyperlink r:id="rId14"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3A6A" w:rsidRDefault="002C3A6A"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Pr="002C3A6A" w:rsidRDefault="005B7836"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5" w:name="_Toc526272249"/>
      <w:bookmarkStart w:id="6" w:name="_Toc526272363"/>
      <w:bookmarkStart w:id="7" w:name="_Toc526273907"/>
      <w:bookmarkStart w:id="8" w:name="_Toc535782160"/>
      <w:r w:rsidRPr="002C3A6A">
        <w:t>NAVODILA PONUDNIKOM ZA IZDELAVO PONUDBE</w:t>
      </w:r>
      <w:bookmarkEnd w:id="5"/>
      <w:bookmarkEnd w:id="6"/>
      <w:bookmarkEnd w:id="7"/>
      <w:bookmarkEnd w:id="8"/>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9" w:name="_Toc526272250"/>
      <w:bookmarkStart w:id="10" w:name="_Toc526272364"/>
      <w:bookmarkStart w:id="11" w:name="_Toc526273908"/>
      <w:bookmarkStart w:id="12" w:name="_Toc535782161"/>
      <w:r w:rsidRPr="00D87FBD">
        <w:t>SPLOŠNI DEL</w:t>
      </w:r>
      <w:bookmarkStart w:id="13" w:name="_Toc526272251"/>
      <w:bookmarkStart w:id="14" w:name="_Toc526272365"/>
      <w:bookmarkStart w:id="15" w:name="_Toc526273909"/>
      <w:bookmarkEnd w:id="9"/>
      <w:bookmarkEnd w:id="10"/>
      <w:bookmarkEnd w:id="11"/>
      <w:bookmarkEnd w:id="12"/>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6" w:name="_Toc535782162"/>
      <w:r w:rsidRPr="00C01AD7">
        <w:t>1.1</w:t>
      </w:r>
      <w:r>
        <w:t xml:space="preserve"> </w:t>
      </w:r>
      <w:r w:rsidR="002C3A6A" w:rsidRPr="002C3A6A">
        <w:t>Pravni predpisi, na podlagi katerih se izvaja razpis</w:t>
      </w:r>
      <w:bookmarkEnd w:id="13"/>
      <w:bookmarkEnd w:id="14"/>
      <w:bookmarkEnd w:id="15"/>
      <w:bookmarkEnd w:id="16"/>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C517B5" w:rsidRPr="00D414F7" w:rsidRDefault="001435B2" w:rsidP="00D414F7">
      <w:pPr>
        <w:numPr>
          <w:ilvl w:val="0"/>
          <w:numId w:val="25"/>
        </w:numPr>
        <w:spacing w:line="240" w:lineRule="auto"/>
        <w:rPr>
          <w:rFonts w:ascii="Times New Roman" w:hAnsi="Times New Roman"/>
          <w:color w:val="000000"/>
          <w:szCs w:val="22"/>
        </w:rPr>
      </w:pPr>
      <w:r>
        <w:rPr>
          <w:rFonts w:ascii="Times New Roman" w:hAnsi="Times New Roman"/>
          <w:color w:val="000000"/>
          <w:szCs w:val="22"/>
        </w:rPr>
        <w:t>Zakona o javnem naročanju</w:t>
      </w:r>
      <w:r w:rsidR="00C517B5">
        <w:rPr>
          <w:rFonts w:ascii="Times New Roman" w:hAnsi="Times New Roman"/>
          <w:color w:val="000000"/>
          <w:szCs w:val="22"/>
        </w:rPr>
        <w:t xml:space="preserve"> </w:t>
      </w:r>
      <w:r w:rsidR="00C517B5" w:rsidRPr="00C517B5">
        <w:rPr>
          <w:rFonts w:ascii="Times New Roman" w:hAnsi="Times New Roman"/>
          <w:color w:val="000000"/>
          <w:szCs w:val="22"/>
        </w:rPr>
        <w:t>(</w:t>
      </w:r>
      <w:r w:rsidR="00D414F7" w:rsidRPr="00D414F7">
        <w:rPr>
          <w:rFonts w:ascii="Times New Roman" w:hAnsi="Times New Roman"/>
          <w:color w:val="000000"/>
          <w:szCs w:val="22"/>
        </w:rPr>
        <w:t xml:space="preserve">Uradni list RS, št. 91/15, 14/18, 121/21, 10/22, 74/22 – </w:t>
      </w:r>
      <w:proofErr w:type="spellStart"/>
      <w:r w:rsidR="00D414F7" w:rsidRPr="00D414F7">
        <w:rPr>
          <w:rFonts w:ascii="Times New Roman" w:hAnsi="Times New Roman"/>
          <w:color w:val="000000"/>
          <w:szCs w:val="22"/>
        </w:rPr>
        <w:t>odl</w:t>
      </w:r>
      <w:proofErr w:type="spellEnd"/>
      <w:r w:rsidR="00D414F7" w:rsidRPr="00D414F7">
        <w:rPr>
          <w:rFonts w:ascii="Times New Roman" w:hAnsi="Times New Roman"/>
          <w:color w:val="000000"/>
          <w:szCs w:val="22"/>
        </w:rPr>
        <w:t>. US, 100/22 – ZNUZSZS, 28/23, 88/23 – ZOPNN-F in 83/25 – ZOUL</w:t>
      </w:r>
      <w:r w:rsidR="00C517B5" w:rsidRPr="00D414F7">
        <w:rPr>
          <w:rFonts w:ascii="Times New Roman" w:hAnsi="Times New Roman"/>
          <w:color w:val="000000"/>
          <w:szCs w:val="22"/>
        </w:rPr>
        <w:t>);</w:t>
      </w:r>
    </w:p>
    <w:p w:rsidR="00584952" w:rsidRPr="007E3BF2" w:rsidRDefault="002C3A6A" w:rsidP="007E3BF2">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w:t>
      </w:r>
      <w:r w:rsidR="007E3BF2" w:rsidRPr="007E3BF2">
        <w:rPr>
          <w:rFonts w:ascii="Times New Roman" w:hAnsi="Times New Roman"/>
          <w:color w:val="000000"/>
          <w:szCs w:val="22"/>
        </w:rPr>
        <w:t>Uradni list RS, št. 43/11, 60/11 – ZTP-D, 63/13, 90/14 – ZDU-1I, 60/17, 72/19 in 83/25 – ZOUL</w:t>
      </w:r>
      <w:r w:rsidR="00584952" w:rsidRPr="007E3BF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 xml:space="preserve">(Uradni list RS, št. 97/07 – uradno prečiščeno besedilo, 64/16 – </w:t>
      </w:r>
      <w:proofErr w:type="spellStart"/>
      <w:r w:rsidR="00D24F7B" w:rsidRPr="00D24F7B">
        <w:rPr>
          <w:rFonts w:ascii="Times New Roman" w:hAnsi="Times New Roman"/>
          <w:color w:val="000000"/>
          <w:szCs w:val="22"/>
        </w:rPr>
        <w:t>odl</w:t>
      </w:r>
      <w:proofErr w:type="spellEnd"/>
      <w:r w:rsidR="00D24F7B" w:rsidRPr="00D24F7B">
        <w:rPr>
          <w:rFonts w:ascii="Times New Roman" w:hAnsi="Times New Roman"/>
          <w:color w:val="000000"/>
          <w:szCs w:val="22"/>
        </w:rPr>
        <w:t>. US in 20/18 – OROZ631)</w:t>
      </w:r>
      <w:r w:rsidR="00D24F7B">
        <w:rPr>
          <w:rFonts w:ascii="Times New Roman" w:hAnsi="Times New Roman"/>
          <w:color w:val="000000"/>
          <w:szCs w:val="22"/>
        </w:rPr>
        <w:t>;</w:t>
      </w:r>
    </w:p>
    <w:p w:rsidR="004D5347" w:rsidRPr="00B74389" w:rsidRDefault="004A1FEB" w:rsidP="00B74389">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w:t>
      </w:r>
      <w:r w:rsidR="004D5347" w:rsidRPr="004D5347">
        <w:rPr>
          <w:rFonts w:ascii="Times New Roman" w:hAnsi="Times New Roman"/>
          <w:color w:val="000000"/>
          <w:szCs w:val="22"/>
        </w:rPr>
        <w:t>(</w:t>
      </w:r>
      <w:r w:rsidR="00B74389" w:rsidRPr="00B74389">
        <w:rPr>
          <w:rFonts w:ascii="Times New Roman" w:hAnsi="Times New Roman"/>
          <w:color w:val="000000"/>
          <w:szCs w:val="22"/>
        </w:rPr>
        <w:t xml:space="preserve">Uradni list RS, št. 65/09 – uradno prečiščeno besedilo, 33/11, 91/11, 32/12, 57/12, 44/13 – </w:t>
      </w:r>
      <w:proofErr w:type="spellStart"/>
      <w:r w:rsidR="00B74389" w:rsidRPr="00B74389">
        <w:rPr>
          <w:rFonts w:ascii="Times New Roman" w:hAnsi="Times New Roman"/>
          <w:color w:val="000000"/>
          <w:szCs w:val="22"/>
        </w:rPr>
        <w:t>odl</w:t>
      </w:r>
      <w:proofErr w:type="spellEnd"/>
      <w:r w:rsidR="00B74389" w:rsidRPr="00B74389">
        <w:rPr>
          <w:rFonts w:ascii="Times New Roman" w:hAnsi="Times New Roman"/>
          <w:color w:val="000000"/>
          <w:szCs w:val="22"/>
        </w:rPr>
        <w:t xml:space="preserve">. US, 82/13, 55/15, 15/17, 22/19 – </w:t>
      </w:r>
      <w:proofErr w:type="spellStart"/>
      <w:r w:rsidR="00B74389" w:rsidRPr="00B74389">
        <w:rPr>
          <w:rFonts w:ascii="Times New Roman" w:hAnsi="Times New Roman"/>
          <w:color w:val="000000"/>
          <w:szCs w:val="22"/>
        </w:rPr>
        <w:t>ZPosS</w:t>
      </w:r>
      <w:proofErr w:type="spellEnd"/>
      <w:r w:rsidR="00B74389" w:rsidRPr="00B74389">
        <w:rPr>
          <w:rFonts w:ascii="Times New Roman" w:hAnsi="Times New Roman"/>
          <w:color w:val="000000"/>
          <w:szCs w:val="22"/>
        </w:rPr>
        <w:t xml:space="preserve">, 158/20 – </w:t>
      </w:r>
      <w:proofErr w:type="spellStart"/>
      <w:r w:rsidR="00B74389" w:rsidRPr="00B74389">
        <w:rPr>
          <w:rFonts w:ascii="Times New Roman" w:hAnsi="Times New Roman"/>
          <w:color w:val="000000"/>
          <w:szCs w:val="22"/>
        </w:rPr>
        <w:t>ZIntPK</w:t>
      </w:r>
      <w:proofErr w:type="spellEnd"/>
      <w:r w:rsidR="00B74389" w:rsidRPr="00B74389">
        <w:rPr>
          <w:rFonts w:ascii="Times New Roman" w:hAnsi="Times New Roman"/>
          <w:color w:val="000000"/>
          <w:szCs w:val="22"/>
        </w:rPr>
        <w:t xml:space="preserve">-C, 18/21, 18/23 – ZDU-1O, 75/23, 102/24, 77/25 in 10/26 – </w:t>
      </w:r>
      <w:proofErr w:type="spellStart"/>
      <w:r w:rsidR="00B74389" w:rsidRPr="00B74389">
        <w:rPr>
          <w:rFonts w:ascii="Times New Roman" w:hAnsi="Times New Roman"/>
          <w:color w:val="000000"/>
          <w:szCs w:val="22"/>
        </w:rPr>
        <w:t>ZdZEETD</w:t>
      </w:r>
      <w:proofErr w:type="spellEnd"/>
      <w:r w:rsidR="004D5347" w:rsidRPr="00B74389">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5860C7" w:rsidRDefault="005860C7" w:rsidP="005860C7">
      <w:pPr>
        <w:numPr>
          <w:ilvl w:val="0"/>
          <w:numId w:val="25"/>
        </w:numPr>
        <w:spacing w:line="240" w:lineRule="auto"/>
        <w:rPr>
          <w:rFonts w:ascii="Times New Roman" w:hAnsi="Times New Roman"/>
          <w:color w:val="000000"/>
          <w:szCs w:val="22"/>
        </w:rPr>
      </w:pPr>
      <w:r w:rsidRPr="005860C7">
        <w:rPr>
          <w:rFonts w:ascii="Times New Roman" w:hAnsi="Times New Roman"/>
          <w:color w:val="000000"/>
          <w:szCs w:val="22"/>
        </w:rPr>
        <w:t>Zakon o izvrševanju proračunov Republike Slovenije za leti 2026 in 2027 (ZIPRS2627)</w:t>
      </w:r>
      <w:r>
        <w:rPr>
          <w:rFonts w:ascii="Times New Roman" w:hAnsi="Times New Roman"/>
          <w:color w:val="000000"/>
          <w:szCs w:val="22"/>
        </w:rPr>
        <w:t xml:space="preserve"> (</w:t>
      </w:r>
      <w:r w:rsidRPr="005860C7">
        <w:rPr>
          <w:rFonts w:ascii="Times New Roman" w:hAnsi="Times New Roman"/>
          <w:color w:val="000000"/>
          <w:szCs w:val="22"/>
        </w:rPr>
        <w:t>Uradni list RS, št. 95/25 in 112/25 – ZJF-K</w:t>
      </w:r>
      <w:r>
        <w:rPr>
          <w:rFonts w:ascii="Times New Roman" w:hAnsi="Times New Roman"/>
          <w:color w:val="000000"/>
          <w:szCs w:val="22"/>
        </w:rPr>
        <w:t>);</w:t>
      </w:r>
    </w:p>
    <w:p w:rsidR="00A72CCE" w:rsidRPr="00DD5855" w:rsidRDefault="000F311C" w:rsidP="00DD5855">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w:t>
      </w:r>
      <w:r w:rsidR="00A72CCE" w:rsidRPr="00A72CCE">
        <w:rPr>
          <w:rFonts w:ascii="Times New Roman" w:hAnsi="Times New Roman"/>
          <w:color w:val="000000"/>
          <w:szCs w:val="22"/>
        </w:rPr>
        <w:t>(</w:t>
      </w:r>
      <w:r w:rsidR="00DD5855" w:rsidRPr="00DD5855">
        <w:rPr>
          <w:rFonts w:ascii="Times New Roman" w:hAnsi="Times New Roman"/>
          <w:color w:val="000000"/>
          <w:szCs w:val="22"/>
        </w:rPr>
        <w:t xml:space="preserve">Uradni list RS, št. 11/11 – uradno prečiščeno besedilo, 14/13 – </w:t>
      </w:r>
      <w:proofErr w:type="spellStart"/>
      <w:r w:rsidR="00DD5855" w:rsidRPr="00DD5855">
        <w:rPr>
          <w:rFonts w:ascii="Times New Roman" w:hAnsi="Times New Roman"/>
          <w:color w:val="000000"/>
          <w:szCs w:val="22"/>
        </w:rPr>
        <w:t>popr</w:t>
      </w:r>
      <w:proofErr w:type="spellEnd"/>
      <w:r w:rsidR="00DD5855" w:rsidRPr="00DD5855">
        <w:rPr>
          <w:rFonts w:ascii="Times New Roman" w:hAnsi="Times New Roman"/>
          <w:color w:val="000000"/>
          <w:szCs w:val="22"/>
        </w:rPr>
        <w:t xml:space="preserve">., 101/13, 55/15 – </w:t>
      </w:r>
      <w:proofErr w:type="spellStart"/>
      <w:r w:rsidR="00DD5855" w:rsidRPr="00DD5855">
        <w:rPr>
          <w:rFonts w:ascii="Times New Roman" w:hAnsi="Times New Roman"/>
          <w:color w:val="000000"/>
          <w:szCs w:val="22"/>
        </w:rPr>
        <w:t>ZFisP</w:t>
      </w:r>
      <w:proofErr w:type="spellEnd"/>
      <w:r w:rsidR="00DD5855" w:rsidRPr="00DD5855">
        <w:rPr>
          <w:rFonts w:ascii="Times New Roman" w:hAnsi="Times New Roman"/>
          <w:color w:val="000000"/>
          <w:szCs w:val="22"/>
        </w:rPr>
        <w:t xml:space="preserve">, 96/15 – ZIPRS1617, 13/18, 195/20 – </w:t>
      </w:r>
      <w:proofErr w:type="spellStart"/>
      <w:r w:rsidR="00DD5855" w:rsidRPr="00DD5855">
        <w:rPr>
          <w:rFonts w:ascii="Times New Roman" w:hAnsi="Times New Roman"/>
          <w:color w:val="000000"/>
          <w:szCs w:val="22"/>
        </w:rPr>
        <w:t>odl</w:t>
      </w:r>
      <w:proofErr w:type="spellEnd"/>
      <w:r w:rsidR="00DD5855" w:rsidRPr="00DD5855">
        <w:rPr>
          <w:rFonts w:ascii="Times New Roman" w:hAnsi="Times New Roman"/>
          <w:color w:val="000000"/>
          <w:szCs w:val="22"/>
        </w:rPr>
        <w:t>. US, 18/23 – ZDU-1O, 76/23, 24/25 – ZFisP-1, 39/25, 85/25 – ZPJS in 112/25</w:t>
      </w:r>
      <w:r w:rsidR="006709E8" w:rsidRPr="00DD5855">
        <w:rPr>
          <w:rFonts w:ascii="Times New Roman" w:hAnsi="Times New Roman"/>
          <w:color w:val="000000"/>
          <w:szCs w:val="22"/>
        </w:rPr>
        <w:t>);</w:t>
      </w:r>
    </w:p>
    <w:p w:rsidR="00CB262A" w:rsidRPr="00FB340D" w:rsidRDefault="00967EA5" w:rsidP="00FB340D">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CB262A">
        <w:rPr>
          <w:rFonts w:ascii="Times New Roman" w:hAnsi="Times New Roman"/>
          <w:color w:val="000000"/>
          <w:szCs w:val="22"/>
        </w:rPr>
        <w:t>(</w:t>
      </w:r>
      <w:r w:rsidR="00295674" w:rsidRPr="00295674">
        <w:rPr>
          <w:rFonts w:ascii="Times New Roman" w:hAnsi="Times New Roman"/>
          <w:color w:val="000000"/>
          <w:szCs w:val="22"/>
        </w:rPr>
        <w:t xml:space="preserve">Uradni list RS, št. 13/11 – uradno prečiščeno besedilo, 18/11, 78/11, 38/12, 83/12, 86/14, 90/15, 77/18, 59/19, 72/19, 196/21 – </w:t>
      </w:r>
      <w:proofErr w:type="spellStart"/>
      <w:r w:rsidR="00295674" w:rsidRPr="00295674">
        <w:rPr>
          <w:rFonts w:ascii="Times New Roman" w:hAnsi="Times New Roman"/>
          <w:color w:val="000000"/>
          <w:szCs w:val="22"/>
        </w:rPr>
        <w:t>ZDOsk</w:t>
      </w:r>
      <w:proofErr w:type="spellEnd"/>
      <w:r w:rsidR="00295674" w:rsidRPr="00295674">
        <w:rPr>
          <w:rFonts w:ascii="Times New Roman" w:hAnsi="Times New Roman"/>
          <w:color w:val="000000"/>
          <w:szCs w:val="22"/>
        </w:rPr>
        <w:t xml:space="preserve">, 3/22, 29/22 – ZUOPDCE, 40/23 – </w:t>
      </w:r>
      <w:proofErr w:type="spellStart"/>
      <w:r w:rsidR="00295674" w:rsidRPr="00295674">
        <w:rPr>
          <w:rFonts w:ascii="Times New Roman" w:hAnsi="Times New Roman"/>
          <w:color w:val="000000"/>
          <w:szCs w:val="22"/>
        </w:rPr>
        <w:t>ZDavPR</w:t>
      </w:r>
      <w:proofErr w:type="spellEnd"/>
      <w:r w:rsidR="00295674" w:rsidRPr="00295674">
        <w:rPr>
          <w:rFonts w:ascii="Times New Roman" w:hAnsi="Times New Roman"/>
          <w:color w:val="000000"/>
          <w:szCs w:val="22"/>
        </w:rPr>
        <w:t>-B, 122/23 in 104/24</w:t>
      </w:r>
      <w:r w:rsidR="00295674">
        <w:rPr>
          <w:rFonts w:ascii="Times New Roman" w:hAnsi="Times New Roman"/>
          <w:color w:val="000000"/>
          <w:szCs w:val="22"/>
        </w:rPr>
        <w:t>);</w:t>
      </w:r>
    </w:p>
    <w:p w:rsidR="00FB340D" w:rsidRDefault="001C31C1" w:rsidP="00FB340D">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Zakon o pravdnem postopku (</w:t>
      </w:r>
      <w:r w:rsidR="00FB340D" w:rsidRPr="00FB340D">
        <w:rPr>
          <w:rFonts w:ascii="Times New Roman" w:hAnsi="Times New Roman"/>
          <w:color w:val="000000"/>
          <w:szCs w:val="22"/>
        </w:rPr>
        <w:t xml:space="preserve">Uradni list RS, št. 73/07 – uradno prečiščeno besedilo, 45/08 – </w:t>
      </w:r>
      <w:proofErr w:type="spellStart"/>
      <w:r w:rsidR="00FB340D" w:rsidRPr="00FB340D">
        <w:rPr>
          <w:rFonts w:ascii="Times New Roman" w:hAnsi="Times New Roman"/>
          <w:color w:val="000000"/>
          <w:szCs w:val="22"/>
        </w:rPr>
        <w:t>ZArbit</w:t>
      </w:r>
      <w:proofErr w:type="spellEnd"/>
      <w:r w:rsidR="00FB340D" w:rsidRPr="00FB340D">
        <w:rPr>
          <w:rFonts w:ascii="Times New Roman" w:hAnsi="Times New Roman"/>
          <w:color w:val="000000"/>
          <w:szCs w:val="22"/>
        </w:rPr>
        <w:t xml:space="preserve">, 45/08, 111/08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57/09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50/10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107/10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75/12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40/13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92/13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48/15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6/17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10/17, 16/19 – ZNP-1, 70/19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3/22 – </w:t>
      </w:r>
      <w:proofErr w:type="spellStart"/>
      <w:r w:rsidR="00FB340D" w:rsidRPr="00FB340D">
        <w:rPr>
          <w:rFonts w:ascii="Times New Roman" w:hAnsi="Times New Roman"/>
          <w:color w:val="000000"/>
          <w:szCs w:val="22"/>
        </w:rPr>
        <w:t>ZDeb</w:t>
      </w:r>
      <w:proofErr w:type="spellEnd"/>
      <w:r w:rsidR="00FB340D" w:rsidRPr="00FB340D">
        <w:rPr>
          <w:rFonts w:ascii="Times New Roman" w:hAnsi="Times New Roman"/>
          <w:color w:val="000000"/>
          <w:szCs w:val="22"/>
        </w:rPr>
        <w:t xml:space="preserve"> in 92/24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US</w:t>
      </w:r>
      <w:r w:rsidR="00FB340D">
        <w:rPr>
          <w:rFonts w:ascii="Times New Roman" w:hAnsi="Times New Roman"/>
          <w:color w:val="000000"/>
          <w:szCs w:val="22"/>
        </w:rPr>
        <w:t>);</w:t>
      </w:r>
    </w:p>
    <w:p w:rsidR="007F497F" w:rsidRDefault="007F497F" w:rsidP="00140227">
      <w:pPr>
        <w:numPr>
          <w:ilvl w:val="0"/>
          <w:numId w:val="25"/>
        </w:numPr>
        <w:spacing w:line="240" w:lineRule="auto"/>
        <w:rPr>
          <w:rFonts w:ascii="Times New Roman" w:hAnsi="Times New Roman"/>
          <w:color w:val="000000"/>
          <w:szCs w:val="22"/>
        </w:rPr>
      </w:pPr>
      <w:r w:rsidRPr="004E150D">
        <w:rPr>
          <w:rFonts w:ascii="Times New Roman" w:hAnsi="Times New Roman"/>
          <w:color w:val="000000"/>
          <w:szCs w:val="22"/>
        </w:rPr>
        <w:t>Zakon</w:t>
      </w:r>
      <w:r w:rsidRPr="007F497F">
        <w:rPr>
          <w:rFonts w:ascii="Times New Roman" w:hAnsi="Times New Roman"/>
          <w:color w:val="000000"/>
          <w:szCs w:val="22"/>
        </w:rPr>
        <w:t xml:space="preserve"> o integriteti in preprečevanju korupcije </w:t>
      </w:r>
      <w:r w:rsidR="00140227" w:rsidRPr="00140227">
        <w:rPr>
          <w:rFonts w:ascii="Times New Roman" w:hAnsi="Times New Roman"/>
          <w:color w:val="000000"/>
          <w:szCs w:val="22"/>
        </w:rPr>
        <w:t xml:space="preserve">(Uradni list RS, št. 69/11 – uradno prečiščeno besedilo, 158/20, 3/22 – </w:t>
      </w:r>
      <w:proofErr w:type="spellStart"/>
      <w:r w:rsidR="00140227" w:rsidRPr="00140227">
        <w:rPr>
          <w:rFonts w:ascii="Times New Roman" w:hAnsi="Times New Roman"/>
          <w:color w:val="000000"/>
          <w:szCs w:val="22"/>
        </w:rPr>
        <w:t>ZDeb</w:t>
      </w:r>
      <w:proofErr w:type="spellEnd"/>
      <w:r w:rsidR="00140227" w:rsidRPr="00140227">
        <w:rPr>
          <w:rFonts w:ascii="Times New Roman" w:hAnsi="Times New Roman"/>
          <w:color w:val="000000"/>
          <w:szCs w:val="22"/>
        </w:rPr>
        <w:t xml:space="preserve"> in 16/23 – </w:t>
      </w:r>
      <w:proofErr w:type="spellStart"/>
      <w:r w:rsidR="00140227" w:rsidRPr="00140227">
        <w:rPr>
          <w:rFonts w:ascii="Times New Roman" w:hAnsi="Times New Roman"/>
          <w:color w:val="000000"/>
          <w:szCs w:val="22"/>
        </w:rPr>
        <w:t>ZZPri</w:t>
      </w:r>
      <w:proofErr w:type="spellEnd"/>
      <w:r w:rsidR="00140227" w:rsidRPr="00140227">
        <w:rPr>
          <w:rFonts w:ascii="Times New Roman" w:hAnsi="Times New Roman"/>
          <w:color w:val="000000"/>
          <w:szCs w:val="22"/>
        </w:rPr>
        <w:t>)</w:t>
      </w:r>
      <w:r w:rsidR="00140227">
        <w:rPr>
          <w:rFonts w:ascii="Times New Roman" w:hAnsi="Times New Roman"/>
          <w:color w:val="000000"/>
          <w:szCs w:val="22"/>
        </w:rPr>
        <w:t>;</w:t>
      </w:r>
    </w:p>
    <w:p w:rsidR="004E150D" w:rsidRPr="00F32172" w:rsidRDefault="003332E5" w:rsidP="00F32172">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DC6EB7">
        <w:rPr>
          <w:rFonts w:ascii="Times New Roman" w:hAnsi="Times New Roman"/>
          <w:color w:val="000000"/>
          <w:szCs w:val="22"/>
        </w:rPr>
        <w:t>(</w:t>
      </w:r>
      <w:r w:rsidR="00F32172" w:rsidRPr="00F32172">
        <w:rPr>
          <w:rFonts w:ascii="Times New Roman" w:hAnsi="Times New Roman"/>
          <w:color w:val="000000"/>
          <w:szCs w:val="22"/>
        </w:rPr>
        <w:t xml:space="preserve">Uradni list RS, št. 44/22, 18/23 – ZDU-1O, 78/23 – ZUNPEOVE, 23/24, 21/25 – ZOPVOOV, 56/25 – </w:t>
      </w:r>
      <w:proofErr w:type="spellStart"/>
      <w:r w:rsidR="00F32172" w:rsidRPr="00F32172">
        <w:rPr>
          <w:rFonts w:ascii="Times New Roman" w:hAnsi="Times New Roman"/>
          <w:color w:val="000000"/>
          <w:szCs w:val="22"/>
        </w:rPr>
        <w:t>PoZ</w:t>
      </w:r>
      <w:proofErr w:type="spellEnd"/>
      <w:r w:rsidR="00F32172" w:rsidRPr="00F32172">
        <w:rPr>
          <w:rFonts w:ascii="Times New Roman" w:hAnsi="Times New Roman"/>
          <w:color w:val="000000"/>
          <w:szCs w:val="22"/>
        </w:rPr>
        <w:t xml:space="preserve"> in 11/26 – </w:t>
      </w:r>
      <w:proofErr w:type="spellStart"/>
      <w:r w:rsidR="00F32172" w:rsidRPr="00F32172">
        <w:rPr>
          <w:rFonts w:ascii="Times New Roman" w:hAnsi="Times New Roman"/>
          <w:color w:val="000000"/>
          <w:szCs w:val="22"/>
        </w:rPr>
        <w:t>odl</w:t>
      </w:r>
      <w:proofErr w:type="spellEnd"/>
      <w:r w:rsidR="00F32172" w:rsidRPr="00F32172">
        <w:rPr>
          <w:rFonts w:ascii="Times New Roman" w:hAnsi="Times New Roman"/>
          <w:color w:val="000000"/>
          <w:szCs w:val="22"/>
        </w:rPr>
        <w:t>. US</w:t>
      </w:r>
      <w:r w:rsidR="004E150D" w:rsidRPr="00F32172">
        <w:rPr>
          <w:rFonts w:ascii="Times New Roman" w:hAnsi="Times New Roman"/>
          <w:color w:val="000000"/>
          <w:szCs w:val="22"/>
        </w:rPr>
        <w:t>);</w:t>
      </w:r>
    </w:p>
    <w:p w:rsidR="00396E56" w:rsidRPr="00386B6D" w:rsidRDefault="00396E56" w:rsidP="00386B6D">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 xml:space="preserve">Uredba o zelenem javnem naročanju </w:t>
      </w:r>
      <w:r w:rsidR="00DA2D7F">
        <w:rPr>
          <w:rFonts w:ascii="Times New Roman" w:hAnsi="Times New Roman"/>
          <w:color w:val="000000"/>
          <w:szCs w:val="22"/>
        </w:rPr>
        <w:t>(</w:t>
      </w:r>
      <w:r w:rsidR="00386B6D" w:rsidRPr="00386B6D">
        <w:rPr>
          <w:rFonts w:ascii="Times New Roman" w:hAnsi="Times New Roman"/>
          <w:color w:val="000000"/>
          <w:szCs w:val="22"/>
        </w:rPr>
        <w:t>Uradni list RS, št. 51/17, 64/19, 121/21, 132/23 in 43/25</w:t>
      </w:r>
      <w:r w:rsidR="00DA2D7F" w:rsidRPr="00386B6D">
        <w:rPr>
          <w:rFonts w:ascii="Times New Roman" w:hAnsi="Times New Roman"/>
          <w:color w:val="000000"/>
          <w:szCs w:val="22"/>
        </w:rPr>
        <w:t>);</w:t>
      </w:r>
    </w:p>
    <w:p w:rsidR="00D7175D" w:rsidRPr="00C31450" w:rsidRDefault="00BA5382" w:rsidP="00C31450">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 xml:space="preserve">Energetski zakon </w:t>
      </w:r>
      <w:r w:rsidR="00D7175D">
        <w:rPr>
          <w:rFonts w:ascii="Times New Roman" w:hAnsi="Times New Roman"/>
          <w:color w:val="000000"/>
          <w:szCs w:val="22"/>
        </w:rPr>
        <w:t>(</w:t>
      </w:r>
      <w:r w:rsidR="00C31450" w:rsidRPr="00C31450">
        <w:rPr>
          <w:rFonts w:ascii="Times New Roman" w:hAnsi="Times New Roman"/>
          <w:color w:val="000000"/>
          <w:szCs w:val="22"/>
        </w:rPr>
        <w:t>Uradni list RS, št. 38/24 in 47/25 – ZOEE-A</w:t>
      </w:r>
      <w:r w:rsidR="00D7175D" w:rsidRPr="00C31450">
        <w:rPr>
          <w:rFonts w:ascii="Times New Roman" w:hAnsi="Times New Roman"/>
          <w:color w:val="000000"/>
          <w:szCs w:val="22"/>
        </w:rPr>
        <w:t>)</w:t>
      </w:r>
      <w:r w:rsidR="00B165CC" w:rsidRPr="00C31450">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7" w:name="_Toc526273910"/>
      <w:bookmarkStart w:id="18" w:name="_Toc535782163"/>
      <w:r>
        <w:t xml:space="preserve">1.2 </w:t>
      </w:r>
      <w:r w:rsidR="002C3A6A" w:rsidRPr="00D87FBD">
        <w:t>Splošno o razpisu</w:t>
      </w:r>
      <w:bookmarkEnd w:id="17"/>
      <w:bookmarkEnd w:id="18"/>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9" w:name="_Toc535782164"/>
      <w:r>
        <w:t xml:space="preserve">1.2.1 </w:t>
      </w:r>
      <w:r w:rsidR="002C3A6A" w:rsidRPr="002C3A6A">
        <w:t>Namen razpisa</w:t>
      </w:r>
      <w:bookmarkEnd w:id="19"/>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Vogrinec Maribor za obdobje </w:t>
      </w:r>
      <w:r w:rsidR="00AA188A">
        <w:rPr>
          <w:rFonts w:ascii="Times New Roman" w:hAnsi="Times New Roman"/>
          <w:color w:val="000000"/>
          <w:szCs w:val="22"/>
        </w:rPr>
        <w:t xml:space="preserve">od </w:t>
      </w:r>
      <w:r w:rsidR="001663BE" w:rsidRPr="00E32686">
        <w:rPr>
          <w:rFonts w:ascii="Times New Roman" w:hAnsi="Times New Roman"/>
          <w:b/>
          <w:color w:val="000000"/>
          <w:szCs w:val="22"/>
        </w:rPr>
        <w:t>1.7</w:t>
      </w:r>
      <w:r w:rsidR="00F405D5">
        <w:rPr>
          <w:rFonts w:ascii="Times New Roman" w:hAnsi="Times New Roman"/>
          <w:b/>
          <w:color w:val="000000"/>
          <w:szCs w:val="22"/>
        </w:rPr>
        <w:t>.2026</w:t>
      </w:r>
      <w:r w:rsidR="00AA188A" w:rsidRPr="003C0D59">
        <w:rPr>
          <w:rFonts w:ascii="Times New Roman" w:hAnsi="Times New Roman"/>
          <w:b/>
          <w:color w:val="00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F405D5">
        <w:rPr>
          <w:rFonts w:ascii="Times New Roman" w:hAnsi="Times New Roman"/>
          <w:b/>
          <w:color w:val="000000"/>
          <w:szCs w:val="22"/>
        </w:rPr>
        <w:t>30.6.2027</w:t>
      </w:r>
      <w:r w:rsidR="0063352D" w:rsidRPr="00E32686">
        <w:rPr>
          <w:rFonts w:ascii="Times New Roman" w:hAnsi="Times New Roman"/>
          <w:b/>
          <w:color w:val="000000"/>
          <w:szCs w:val="22"/>
        </w:rPr>
        <w:t>.</w:t>
      </w: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5"/>
      <w:r>
        <w:t xml:space="preserve">1.2.2 </w:t>
      </w:r>
      <w:r w:rsidR="002C3A6A" w:rsidRPr="002C3A6A">
        <w:t>Informacije o naročniku</w:t>
      </w:r>
      <w:bookmarkEnd w:id="20"/>
    </w:p>
    <w:p w:rsidR="002C3A6A" w:rsidRPr="002C3A6A" w:rsidRDefault="002C3A6A" w:rsidP="00C01AD7">
      <w:pPr>
        <w:spacing w:line="240" w:lineRule="auto"/>
        <w:rPr>
          <w:rFonts w:ascii="Times New Roman" w:hAnsi="Times New Roman"/>
          <w:b/>
          <w:szCs w:val="22"/>
        </w:rPr>
      </w:pPr>
    </w:p>
    <w:p w:rsidR="00DF7DC3" w:rsidRDefault="002C3A6A" w:rsidP="00C01AD7">
      <w:pPr>
        <w:spacing w:line="240" w:lineRule="auto"/>
        <w:rPr>
          <w:rFonts w:ascii="Times New Roman" w:hAnsi="Times New Roman"/>
          <w:szCs w:val="22"/>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w:t>
      </w:r>
      <w:r w:rsidRPr="00820EF8">
        <w:rPr>
          <w:rFonts w:ascii="Times New Roman" w:hAnsi="Times New Roman"/>
          <w:szCs w:val="22"/>
        </w:rPr>
        <w:lastRenderedPageBreak/>
        <w:t xml:space="preserve">elektronska pošta: </w:t>
      </w:r>
      <w:hyperlink r:id="rId16"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8D1970">
        <w:rPr>
          <w:rFonts w:ascii="Times New Roman" w:hAnsi="Times New Roman"/>
          <w:szCs w:val="22"/>
        </w:rPr>
        <w:t xml:space="preserve"> Maja KOVAČIČ</w:t>
      </w:r>
      <w:r w:rsidRPr="00820EF8">
        <w:rPr>
          <w:rFonts w:ascii="Times New Roman" w:hAnsi="Times New Roman"/>
          <w:szCs w:val="22"/>
        </w:rPr>
        <w:t>, elektronska pošta:</w:t>
      </w:r>
      <w:r w:rsidR="005F151C">
        <w:rPr>
          <w:rFonts w:ascii="Times New Roman" w:hAnsi="Times New Roman"/>
          <w:szCs w:val="22"/>
        </w:rPr>
        <w:t xml:space="preserve"> </w:t>
      </w:r>
      <w:hyperlink r:id="rId17" w:history="1">
        <w:r w:rsidR="005F151C" w:rsidRPr="00423DC0">
          <w:rPr>
            <w:rStyle w:val="Hiperpovezava"/>
            <w:rFonts w:ascii="Times New Roman" w:hAnsi="Times New Roman"/>
            <w:szCs w:val="22"/>
          </w:rPr>
          <w:t>maja.kovacic@danica-vogrinec.si</w:t>
        </w:r>
      </w:hyperlink>
      <w:r w:rsidR="005F151C">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B04D36" w:rsidRPr="0021255A" w:rsidRDefault="00B04D36" w:rsidP="00C01AD7">
      <w:pPr>
        <w:spacing w:line="240" w:lineRule="auto"/>
        <w:rPr>
          <w:rFonts w:ascii="Times New Roman" w:hAnsi="Times New Roman"/>
        </w:rPr>
      </w:pPr>
    </w:p>
    <w:p w:rsidR="002C3A6A" w:rsidRPr="002C3A6A" w:rsidRDefault="00D87FBD" w:rsidP="00304279">
      <w:pPr>
        <w:pStyle w:val="Naslov3"/>
        <w:numPr>
          <w:ilvl w:val="0"/>
          <w:numId w:val="0"/>
        </w:numPr>
        <w:ind w:left="360" w:hanging="360"/>
      </w:pPr>
      <w:bookmarkStart w:id="21" w:name="_Toc535782166"/>
      <w:r>
        <w:t xml:space="preserve">1.2.3 </w:t>
      </w:r>
      <w:r w:rsidR="002C3A6A" w:rsidRPr="002C3A6A">
        <w:t>Vrsta postopka</w:t>
      </w:r>
      <w:bookmarkEnd w:id="21"/>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 xml:space="preserve">pku v skladu s </w:t>
      </w:r>
      <w:r w:rsidR="008B305C" w:rsidRPr="00213A01">
        <w:rPr>
          <w:rFonts w:ascii="Times New Roman" w:hAnsi="Times New Roman"/>
          <w:szCs w:val="22"/>
        </w:rPr>
        <w:t>40. členom ZJN-3</w:t>
      </w:r>
      <w:r w:rsidRPr="00213A01">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2" w:name="_Toc535782167"/>
      <w:r>
        <w:t xml:space="preserve">1.2.4 </w:t>
      </w:r>
      <w:r w:rsidR="002C3A6A" w:rsidRPr="000F7A39">
        <w:t>Predmet javnega razpisa</w:t>
      </w:r>
      <w:bookmarkEnd w:id="22"/>
    </w:p>
    <w:p w:rsidR="002C3A6A" w:rsidRPr="002C3A6A" w:rsidRDefault="002C3A6A" w:rsidP="00C01AD7">
      <w:pPr>
        <w:spacing w:line="240" w:lineRule="auto"/>
        <w:jc w:val="left"/>
        <w:rPr>
          <w:rFonts w:ascii="Times New Roman" w:hAnsi="Times New Roman"/>
          <w:szCs w:val="24"/>
        </w:rPr>
      </w:pPr>
    </w:p>
    <w:p w:rsidR="00A73B2D" w:rsidRPr="00225F7D" w:rsidRDefault="002C3A6A" w:rsidP="00A73B2D">
      <w:pPr>
        <w:spacing w:line="240" w:lineRule="auto"/>
        <w:rPr>
          <w:rFonts w:ascii="Times New Roman" w:hAnsi="Times New Roman"/>
          <w:b/>
          <w:szCs w:val="22"/>
        </w:rPr>
      </w:pPr>
      <w:r w:rsidRPr="003C649B">
        <w:rPr>
          <w:rFonts w:ascii="Times New Roman" w:hAnsi="Times New Roman"/>
          <w:szCs w:val="22"/>
        </w:rPr>
        <w:t>Predmet</w:t>
      </w:r>
      <w:r w:rsidRPr="00A80158">
        <w:rPr>
          <w:rFonts w:ascii="Times New Roman" w:hAnsi="Times New Roman"/>
          <w:szCs w:val="22"/>
        </w:rPr>
        <w:t xml:space="preserve">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w:t>
      </w:r>
      <w:r w:rsidR="00CA67CC" w:rsidRPr="00CA67CC">
        <w:rPr>
          <w:rFonts w:ascii="Times New Roman" w:hAnsi="Times New Roman"/>
          <w:szCs w:val="22"/>
        </w:rPr>
        <w:t>Uradni list RS, št.</w:t>
      </w:r>
      <w:r w:rsidR="00B441F4" w:rsidRPr="00B441F4">
        <w:t xml:space="preserve"> </w:t>
      </w:r>
      <w:r w:rsidR="00B441F4" w:rsidRPr="00B441F4">
        <w:rPr>
          <w:rFonts w:ascii="Times New Roman" w:hAnsi="Times New Roman"/>
          <w:szCs w:val="22"/>
        </w:rPr>
        <w:t>Uradni list RS, št. 51/17, 64/19, 121/21, 132/23 in 43/25</w:t>
      </w:r>
      <w:r w:rsidR="000F7A39" w:rsidRPr="000F7A39">
        <w:rPr>
          <w:rFonts w:ascii="Times New Roman" w:hAnsi="Times New Roman"/>
          <w:szCs w:val="22"/>
        </w:rPr>
        <w:t>)</w:t>
      </w:r>
      <w:r w:rsidR="000F7A39">
        <w:rPr>
          <w:rFonts w:ascii="Times New Roman" w:hAnsi="Times New Roman"/>
          <w:szCs w:val="22"/>
        </w:rPr>
        <w:t xml:space="preserve"> </w:t>
      </w:r>
      <w:r w:rsidRPr="00A80158">
        <w:rPr>
          <w:rFonts w:ascii="Times New Roman" w:hAnsi="Times New Roman"/>
          <w:szCs w:val="22"/>
        </w:rPr>
        <w:t xml:space="preserve">dobava </w:t>
      </w:r>
      <w:r w:rsidR="0005240B">
        <w:rPr>
          <w:rFonts w:ascii="Times New Roman" w:hAnsi="Times New Roman"/>
          <w:szCs w:val="22"/>
        </w:rPr>
        <w:t xml:space="preserve">električne energije z najmanj 55 </w:t>
      </w:r>
      <w:r w:rsidRPr="00A80158">
        <w:rPr>
          <w:rFonts w:ascii="Times New Roman" w:hAnsi="Times New Roman"/>
          <w:szCs w:val="22"/>
        </w:rPr>
        <w:t>% deležem električne energije iz obnovljivih virov energije</w:t>
      </w:r>
      <w:r w:rsidR="00A312DB">
        <w:rPr>
          <w:rFonts w:ascii="Times New Roman" w:hAnsi="Times New Roman"/>
          <w:szCs w:val="22"/>
        </w:rPr>
        <w:t xml:space="preserve"> </w:t>
      </w:r>
      <w:r w:rsidR="00A312DB" w:rsidRPr="00A312DB">
        <w:rPr>
          <w:rFonts w:ascii="Times New Roman" w:hAnsi="Times New Roman"/>
          <w:szCs w:val="22"/>
        </w:rPr>
        <w:t>oziroma sopr</w:t>
      </w:r>
      <w:r w:rsidR="00A312DB">
        <w:rPr>
          <w:rFonts w:ascii="Times New Roman" w:hAnsi="Times New Roman"/>
          <w:szCs w:val="22"/>
        </w:rPr>
        <w:t xml:space="preserve">oizvodnje električne energije z </w:t>
      </w:r>
      <w:r w:rsidR="00A312DB" w:rsidRPr="00A312DB">
        <w:rPr>
          <w:rFonts w:ascii="Times New Roman" w:hAnsi="Times New Roman"/>
          <w:szCs w:val="22"/>
        </w:rPr>
        <w:t>visokim izkoristkom</w:t>
      </w:r>
      <w:r w:rsidRPr="00A80158">
        <w:rPr>
          <w:rFonts w:ascii="Times New Roman" w:hAnsi="Times New Roman"/>
          <w:szCs w:val="22"/>
        </w:rPr>
        <w:t>,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w:t>
      </w:r>
      <w:r w:rsidR="00225F7D" w:rsidRPr="00225F7D">
        <w:rPr>
          <w:rFonts w:ascii="Times New Roman" w:hAnsi="Times New Roman"/>
          <w:b/>
          <w:szCs w:val="22"/>
        </w:rPr>
        <w:t xml:space="preserve">in Center integrirane dolgotrajne oskrbe CIDO </w:t>
      </w:r>
      <w:proofErr w:type="spellStart"/>
      <w:r w:rsidR="00225F7D" w:rsidRPr="00225F7D">
        <w:rPr>
          <w:rFonts w:ascii="Times New Roman" w:hAnsi="Times New Roman"/>
          <w:b/>
          <w:szCs w:val="22"/>
        </w:rPr>
        <w:t>DANica</w:t>
      </w:r>
      <w:proofErr w:type="spellEnd"/>
      <w:r w:rsidR="00225F7D" w:rsidRPr="00225F7D">
        <w:rPr>
          <w:rFonts w:ascii="Times New Roman" w:hAnsi="Times New Roman"/>
          <w:b/>
          <w:szCs w:val="22"/>
        </w:rPr>
        <w:t xml:space="preserve"> Podlehnik, Podlehnik BŠ, Podlehnik</w:t>
      </w:r>
      <w:r w:rsidR="00225F7D">
        <w:rPr>
          <w:rFonts w:ascii="Times New Roman" w:hAnsi="Times New Roman"/>
          <w:b/>
          <w:szCs w:val="22"/>
        </w:rPr>
        <w:t xml:space="preserve"> </w:t>
      </w:r>
      <w:r w:rsidRPr="00A80158">
        <w:rPr>
          <w:rFonts w:ascii="Times New Roman" w:hAnsi="Times New Roman"/>
          <w:b/>
          <w:szCs w:val="22"/>
        </w:rPr>
        <w:t xml:space="preserve">– za obdobje predvidoma od </w:t>
      </w:r>
      <w:r w:rsidR="00CA67CC" w:rsidRPr="00445583">
        <w:rPr>
          <w:rFonts w:ascii="Times New Roman" w:hAnsi="Times New Roman"/>
          <w:b/>
          <w:szCs w:val="22"/>
        </w:rPr>
        <w:t>1.7</w:t>
      </w:r>
      <w:r w:rsidR="00B441F4">
        <w:rPr>
          <w:rFonts w:ascii="Times New Roman" w:hAnsi="Times New Roman"/>
          <w:b/>
          <w:szCs w:val="22"/>
        </w:rPr>
        <w:t>.2026</w:t>
      </w:r>
      <w:r w:rsidRPr="00E50159">
        <w:rPr>
          <w:rFonts w:ascii="Times New Roman" w:hAnsi="Times New Roman"/>
          <w:b/>
          <w:szCs w:val="22"/>
        </w:rPr>
        <w:t xml:space="preserve"> </w:t>
      </w:r>
      <w:r w:rsidR="00A73B2D" w:rsidRPr="00E50159">
        <w:rPr>
          <w:rFonts w:ascii="Times New Roman" w:hAnsi="Times New Roman"/>
          <w:b/>
          <w:szCs w:val="22"/>
        </w:rPr>
        <w:t xml:space="preserve">(oziroma z dnem, ko se za merilna mesta izvede zamenjava bilančne skupine) </w:t>
      </w:r>
      <w:r w:rsidR="00A12E1E">
        <w:rPr>
          <w:rFonts w:ascii="Times New Roman" w:hAnsi="Times New Roman"/>
          <w:b/>
          <w:szCs w:val="22"/>
        </w:rPr>
        <w:t xml:space="preserve">do </w:t>
      </w:r>
      <w:r w:rsidR="00B441F4">
        <w:rPr>
          <w:rFonts w:ascii="Times New Roman" w:hAnsi="Times New Roman"/>
          <w:b/>
          <w:szCs w:val="22"/>
        </w:rPr>
        <w:t>30.6.2027</w:t>
      </w:r>
      <w:r w:rsidR="00A73B2D" w:rsidRPr="00445583">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3679E7">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 xml:space="preserve">4-15253 Dom  Danice Vogrinec  Maribor, Čufarjeva cesta 9, 2000 </w:t>
      </w:r>
      <w:r w:rsidR="005E3170">
        <w:rPr>
          <w:rFonts w:ascii="Times New Roman" w:hAnsi="Times New Roman"/>
          <w:szCs w:val="22"/>
        </w:rPr>
        <w:t>Maribor, delovna enota Pobrežje,</w:t>
      </w:r>
    </w:p>
    <w:p w:rsidR="005E3170" w:rsidRPr="00A80158" w:rsidRDefault="005E3170" w:rsidP="007A0693">
      <w:pPr>
        <w:numPr>
          <w:ilvl w:val="0"/>
          <w:numId w:val="26"/>
        </w:numPr>
        <w:spacing w:line="240" w:lineRule="auto"/>
        <w:rPr>
          <w:rFonts w:ascii="Times New Roman" w:hAnsi="Times New Roman"/>
          <w:szCs w:val="22"/>
        </w:rPr>
      </w:pPr>
      <w:r>
        <w:rPr>
          <w:rFonts w:ascii="Times New Roman" w:hAnsi="Times New Roman"/>
          <w:szCs w:val="22"/>
        </w:rPr>
        <w:t xml:space="preserve">8131520 </w:t>
      </w:r>
      <w:r w:rsidRPr="005E3170">
        <w:rPr>
          <w:rFonts w:ascii="Times New Roman" w:hAnsi="Times New Roman"/>
          <w:szCs w:val="22"/>
        </w:rPr>
        <w:t xml:space="preserve">Center integrirane dolgotrajne oskrbe CIDO </w:t>
      </w:r>
      <w:proofErr w:type="spellStart"/>
      <w:r w:rsidRPr="005E3170">
        <w:rPr>
          <w:rFonts w:ascii="Times New Roman" w:hAnsi="Times New Roman"/>
          <w:szCs w:val="22"/>
        </w:rPr>
        <w:t>DANica</w:t>
      </w:r>
      <w:proofErr w:type="spellEnd"/>
      <w:r w:rsidRPr="005E3170">
        <w:rPr>
          <w:rFonts w:ascii="Times New Roman" w:hAnsi="Times New Roman"/>
          <w:szCs w:val="22"/>
        </w:rPr>
        <w:t xml:space="preserve"> Podlehnik, Podlehnik BŠ, Podlehnik</w:t>
      </w:r>
      <w:r>
        <w:rPr>
          <w:rFonts w:ascii="Times New Roman" w:hAnsi="Times New Roman"/>
          <w:szCs w:val="22"/>
        </w:rPr>
        <w:t>.</w:t>
      </w:r>
    </w:p>
    <w:p w:rsidR="005E3170" w:rsidRDefault="005E3170"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r w:rsidRPr="00A80158">
              <w:rPr>
                <w:rFonts w:ascii="Times New Roman" w:hAnsi="Times New Roman"/>
                <w:b/>
                <w:color w:val="FF0000"/>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r w:rsidRPr="00A80158">
              <w:rPr>
                <w:rFonts w:ascii="Times New Roman" w:hAnsi="Times New Roman"/>
                <w:b/>
                <w:color w:val="FF0000"/>
                <w:szCs w:val="22"/>
              </w:rPr>
              <w:t>kWh</w:t>
            </w:r>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CA6907">
        <w:tc>
          <w:tcPr>
            <w:tcW w:w="9211" w:type="dxa"/>
            <w:gridSpan w:val="2"/>
            <w:shd w:val="clear" w:color="auto" w:fill="BDD6EE"/>
            <w:vAlign w:val="center"/>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9211" w:type="dxa"/>
            <w:gridSpan w:val="2"/>
            <w:shd w:val="clear" w:color="auto" w:fill="BDD6EE"/>
            <w:vAlign w:val="center"/>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CA6907">
        <w:trPr>
          <w:trHeight w:val="295"/>
        </w:trPr>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206.870 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r w:rsidRPr="00606C12">
              <w:rPr>
                <w:rFonts w:ascii="Times New Roman" w:hAnsi="Times New Roman"/>
                <w:b/>
                <w:bCs/>
                <w:szCs w:val="22"/>
              </w:rPr>
              <w:t>kWh</w:t>
            </w:r>
          </w:p>
        </w:tc>
      </w:tr>
      <w:tr w:rsidR="00606C12" w:rsidRPr="00A80158" w:rsidTr="00CA6907">
        <w:tc>
          <w:tcPr>
            <w:tcW w:w="7338" w:type="dxa"/>
            <w:tcBorders>
              <w:righ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bl>
    <w:p w:rsidR="002C3A6A" w:rsidRPr="00A80158" w:rsidRDefault="002C3A6A" w:rsidP="00C01AD7">
      <w:pPr>
        <w:spacing w:line="240" w:lineRule="auto"/>
        <w:jc w:val="left"/>
        <w:rPr>
          <w:rFonts w:ascii="Times New Roman" w:hAnsi="Times New Roman"/>
          <w:b/>
          <w:szCs w:val="22"/>
        </w:rPr>
      </w:pPr>
    </w:p>
    <w:p w:rsidR="0013634F" w:rsidRDefault="0013634F" w:rsidP="00005947">
      <w:pPr>
        <w:spacing w:line="240" w:lineRule="auto"/>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r w:rsidR="00F753F9" w:rsidRPr="00A80158">
              <w:rPr>
                <w:rFonts w:ascii="Times New Roman" w:hAnsi="Times New Roman"/>
                <w:b/>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r w:rsidR="00F753F9" w:rsidRPr="00A80158">
              <w:rPr>
                <w:rFonts w:ascii="Times New Roman" w:hAnsi="Times New Roman"/>
                <w:b/>
                <w:szCs w:val="22"/>
              </w:rPr>
              <w:t>kWh</w:t>
            </w:r>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r w:rsidR="00F753F9" w:rsidRPr="00A80158">
              <w:rPr>
                <w:rFonts w:ascii="Times New Roman" w:hAnsi="Times New Roman"/>
                <w:b/>
                <w:color w:val="FF0000"/>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r w:rsidR="00F753F9" w:rsidRPr="00A80158">
              <w:rPr>
                <w:rFonts w:ascii="Times New Roman" w:hAnsi="Times New Roman"/>
                <w:b/>
                <w:color w:val="FF0000"/>
                <w:szCs w:val="22"/>
              </w:rPr>
              <w:t>kWh</w:t>
            </w:r>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9056D9">
        <w:rPr>
          <w:rFonts w:ascii="Times New Roman" w:hAnsi="Times New Roman"/>
          <w:b/>
          <w:szCs w:val="22"/>
        </w:rPr>
        <w:t xml:space="preserve"> obdobje od 1.1.2022 do 31.12</w:t>
      </w:r>
      <w:r w:rsidR="004F42A0">
        <w:rPr>
          <w:rFonts w:ascii="Times New Roman" w:hAnsi="Times New Roman"/>
          <w:b/>
          <w:szCs w:val="22"/>
        </w:rPr>
        <w:t xml:space="preserve">.2022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1.082.544</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880.289</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204.642</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139.855</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1.287.186</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1.020.144</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bl>
    <w:p w:rsidR="00AC152E" w:rsidRDefault="00AC152E" w:rsidP="00C01AD7">
      <w:pPr>
        <w:spacing w:line="240" w:lineRule="auto"/>
        <w:rPr>
          <w:rFonts w:ascii="Times New Roman" w:hAnsi="Times New Roman"/>
          <w:b/>
          <w:szCs w:val="22"/>
        </w:rPr>
      </w:pPr>
    </w:p>
    <w:p w:rsidR="001B430B" w:rsidRPr="001B430B" w:rsidRDefault="001B430B" w:rsidP="001B430B">
      <w:pPr>
        <w:spacing w:line="240" w:lineRule="auto"/>
        <w:rPr>
          <w:rFonts w:ascii="Times New Roman" w:hAnsi="Times New Roman"/>
          <w:b/>
          <w:szCs w:val="22"/>
        </w:rPr>
      </w:pPr>
      <w:r w:rsidRPr="001B430B">
        <w:rPr>
          <w:rFonts w:ascii="Times New Roman" w:hAnsi="Times New Roman"/>
          <w:b/>
          <w:szCs w:val="22"/>
        </w:rPr>
        <w:t>Skupna poraba za</w:t>
      </w:r>
      <w:r w:rsidR="00B01637">
        <w:rPr>
          <w:rFonts w:ascii="Times New Roman" w:hAnsi="Times New Roman"/>
          <w:b/>
          <w:szCs w:val="22"/>
        </w:rPr>
        <w:t xml:space="preserve"> obdobje od 1.1.2023 do 31.12</w:t>
      </w:r>
      <w:r>
        <w:rPr>
          <w:rFonts w:ascii="Times New Roman" w:hAnsi="Times New Roman"/>
          <w:b/>
          <w:szCs w:val="22"/>
        </w:rPr>
        <w:t>.2023</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60220F" w:rsidRPr="00A80158" w:rsidTr="0081013E">
        <w:tc>
          <w:tcPr>
            <w:tcW w:w="9211" w:type="dxa"/>
            <w:gridSpan w:val="2"/>
            <w:shd w:val="clear" w:color="auto" w:fill="BDD6EE"/>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220F" w:rsidRPr="000F4A5E" w:rsidRDefault="00EA63A4" w:rsidP="00260262">
            <w:pPr>
              <w:spacing w:line="240" w:lineRule="auto"/>
              <w:jc w:val="left"/>
              <w:rPr>
                <w:rFonts w:ascii="Times New Roman" w:hAnsi="Times New Roman"/>
                <w:b/>
                <w:bCs/>
                <w:szCs w:val="22"/>
              </w:rPr>
            </w:pPr>
            <w:r w:rsidRPr="00EA63A4">
              <w:rPr>
                <w:rFonts w:ascii="Times New Roman" w:hAnsi="Times New Roman"/>
                <w:b/>
                <w:szCs w:val="22"/>
              </w:rPr>
              <w:t>1.068.476</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220F" w:rsidRPr="000F4A5E" w:rsidRDefault="007B6B9A" w:rsidP="0081013E">
            <w:pPr>
              <w:spacing w:line="240" w:lineRule="auto"/>
              <w:jc w:val="left"/>
              <w:rPr>
                <w:rFonts w:ascii="Times New Roman" w:hAnsi="Times New Roman"/>
                <w:b/>
                <w:bCs/>
                <w:szCs w:val="22"/>
              </w:rPr>
            </w:pPr>
            <w:r w:rsidRPr="007B6B9A">
              <w:rPr>
                <w:rFonts w:ascii="Times New Roman" w:hAnsi="Times New Roman"/>
                <w:b/>
                <w:szCs w:val="22"/>
              </w:rPr>
              <w:t>827.204</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9211" w:type="dxa"/>
            <w:gridSpan w:val="2"/>
            <w:shd w:val="clear" w:color="auto" w:fill="BDD6EE"/>
          </w:tcPr>
          <w:p w:rsidR="0060220F" w:rsidRPr="00A80158" w:rsidRDefault="0060220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220F" w:rsidRPr="00A80158" w:rsidTr="0081013E">
        <w:trPr>
          <w:trHeight w:val="295"/>
        </w:trPr>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220F" w:rsidRPr="005074B4" w:rsidRDefault="00F34FD8" w:rsidP="0081013E">
            <w:pPr>
              <w:spacing w:line="240" w:lineRule="auto"/>
              <w:jc w:val="left"/>
              <w:rPr>
                <w:rFonts w:ascii="Times New Roman" w:hAnsi="Times New Roman"/>
                <w:b/>
                <w:bCs/>
                <w:szCs w:val="22"/>
              </w:rPr>
            </w:pPr>
            <w:r w:rsidRPr="00F34FD8">
              <w:rPr>
                <w:rFonts w:ascii="Times New Roman" w:hAnsi="Times New Roman"/>
                <w:b/>
                <w:bCs/>
                <w:szCs w:val="22"/>
              </w:rPr>
              <w:t>224.527</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220F" w:rsidRPr="005074B4" w:rsidRDefault="00487E89" w:rsidP="0081013E">
            <w:pPr>
              <w:spacing w:line="240" w:lineRule="auto"/>
              <w:jc w:val="left"/>
              <w:rPr>
                <w:rFonts w:ascii="Times New Roman" w:hAnsi="Times New Roman"/>
                <w:b/>
                <w:bCs/>
                <w:szCs w:val="22"/>
              </w:rPr>
            </w:pPr>
            <w:r w:rsidRPr="00487E89">
              <w:rPr>
                <w:rFonts w:ascii="Times New Roman" w:hAnsi="Times New Roman"/>
                <w:b/>
                <w:bCs/>
                <w:szCs w:val="22"/>
              </w:rPr>
              <w:t>166.066</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right w:val="nil"/>
            </w:tcBorders>
            <w:shd w:val="clear" w:color="auto" w:fill="C5E0B3"/>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220F" w:rsidRPr="00A80158" w:rsidRDefault="0060220F" w:rsidP="0081013E">
            <w:pPr>
              <w:spacing w:line="240" w:lineRule="auto"/>
              <w:jc w:val="left"/>
              <w:rPr>
                <w:rFonts w:ascii="Times New Roman" w:hAnsi="Times New Roman"/>
                <w:b/>
                <w:szCs w:val="22"/>
              </w:rPr>
            </w:pP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1.293.003</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993.270</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bl>
    <w:p w:rsidR="00820514" w:rsidRDefault="00820514" w:rsidP="006D1949">
      <w:pPr>
        <w:spacing w:line="240" w:lineRule="auto"/>
        <w:rPr>
          <w:rFonts w:ascii="Times New Roman" w:hAnsi="Times New Roman"/>
          <w:b/>
          <w:szCs w:val="22"/>
        </w:rPr>
      </w:pPr>
    </w:p>
    <w:p w:rsidR="007F08AF" w:rsidRPr="001B430B" w:rsidRDefault="007F08AF" w:rsidP="007F08AF">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1.1.2024</w:t>
      </w:r>
      <w:r w:rsidR="006D02A6">
        <w:rPr>
          <w:rFonts w:ascii="Times New Roman" w:hAnsi="Times New Roman"/>
          <w:b/>
          <w:szCs w:val="22"/>
        </w:rPr>
        <w:t xml:space="preserve"> do </w:t>
      </w:r>
      <w:r w:rsidR="006D02A6" w:rsidRPr="00AD0189">
        <w:rPr>
          <w:rFonts w:ascii="Times New Roman" w:hAnsi="Times New Roman"/>
          <w:b/>
          <w:szCs w:val="22"/>
        </w:rPr>
        <w:t>31.12</w:t>
      </w:r>
      <w:r w:rsidR="001D1C0B" w:rsidRPr="00AD0189">
        <w:rPr>
          <w:rFonts w:ascii="Times New Roman" w:hAnsi="Times New Roman"/>
          <w:b/>
          <w:szCs w:val="22"/>
        </w:rPr>
        <w:t>.2024</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015"/>
      </w:tblGrid>
      <w:tr w:rsidR="007F08AF" w:rsidRPr="00A80158" w:rsidTr="0081013E">
        <w:tc>
          <w:tcPr>
            <w:tcW w:w="9211" w:type="dxa"/>
            <w:gridSpan w:val="2"/>
            <w:shd w:val="clear" w:color="auto" w:fill="BDD6EE"/>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2015" w:type="dxa"/>
            <w:shd w:val="clear" w:color="auto" w:fill="auto"/>
          </w:tcPr>
          <w:p w:rsidR="007F08AF" w:rsidRPr="00586839" w:rsidRDefault="00586839" w:rsidP="0081013E">
            <w:pPr>
              <w:spacing w:line="240" w:lineRule="auto"/>
              <w:jc w:val="left"/>
              <w:rPr>
                <w:rFonts w:ascii="Times New Roman" w:hAnsi="Times New Roman"/>
                <w:b/>
                <w:bCs/>
                <w:szCs w:val="22"/>
              </w:rPr>
            </w:pPr>
            <w:r w:rsidRPr="00586839">
              <w:rPr>
                <w:rFonts w:ascii="Times New Roman" w:hAnsi="Times New Roman"/>
                <w:b/>
                <w:szCs w:val="22"/>
              </w:rPr>
              <w:t>1.165.872,00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2015" w:type="dxa"/>
            <w:tcBorders>
              <w:bottom w:val="single" w:sz="4" w:space="0" w:color="auto"/>
            </w:tcBorders>
            <w:shd w:val="clear" w:color="auto" w:fill="auto"/>
          </w:tcPr>
          <w:p w:rsidR="007F08AF" w:rsidRPr="00586839" w:rsidRDefault="00466DA0" w:rsidP="0081013E">
            <w:pPr>
              <w:spacing w:line="240" w:lineRule="auto"/>
              <w:jc w:val="left"/>
              <w:rPr>
                <w:rFonts w:ascii="Times New Roman" w:hAnsi="Times New Roman"/>
                <w:b/>
                <w:bCs/>
                <w:szCs w:val="22"/>
              </w:rPr>
            </w:pPr>
            <w:r w:rsidRPr="00466DA0">
              <w:rPr>
                <w:rFonts w:ascii="Times New Roman" w:hAnsi="Times New Roman"/>
                <w:b/>
                <w:szCs w:val="22"/>
              </w:rPr>
              <w:t>962.968,00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81013E">
        <w:tc>
          <w:tcPr>
            <w:tcW w:w="9211" w:type="dxa"/>
            <w:gridSpan w:val="2"/>
            <w:shd w:val="clear" w:color="auto" w:fill="BDD6EE"/>
          </w:tcPr>
          <w:p w:rsidR="007F08AF" w:rsidRPr="00A80158" w:rsidRDefault="007F08A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7F08AF" w:rsidRPr="00A80158" w:rsidTr="00586839">
        <w:trPr>
          <w:trHeight w:val="295"/>
        </w:trPr>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Pr>
                <w:rFonts w:ascii="Times New Roman" w:hAnsi="Times New Roman"/>
                <w:b/>
                <w:szCs w:val="22"/>
              </w:rPr>
              <w:lastRenderedPageBreak/>
              <w:t>VT (večja dnevna tarifa)</w:t>
            </w:r>
          </w:p>
        </w:tc>
        <w:tc>
          <w:tcPr>
            <w:tcW w:w="2015" w:type="dxa"/>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243.487,00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2015" w:type="dxa"/>
            <w:tcBorders>
              <w:bottom w:val="single" w:sz="4" w:space="0" w:color="auto"/>
            </w:tcBorders>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167.618,00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right w:val="nil"/>
            </w:tcBorders>
            <w:shd w:val="clear" w:color="auto" w:fill="C5E0B3"/>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2015" w:type="dxa"/>
            <w:tcBorders>
              <w:left w:val="nil"/>
            </w:tcBorders>
            <w:shd w:val="clear" w:color="auto" w:fill="C5E0B3"/>
          </w:tcPr>
          <w:p w:rsidR="007F08AF" w:rsidRPr="00A80158" w:rsidRDefault="007F08AF" w:rsidP="0081013E">
            <w:pPr>
              <w:spacing w:line="240" w:lineRule="auto"/>
              <w:jc w:val="left"/>
              <w:rPr>
                <w:rFonts w:ascii="Times New Roman" w:hAnsi="Times New Roman"/>
                <w:b/>
                <w:szCs w:val="22"/>
              </w:rPr>
            </w:pP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2015" w:type="dxa"/>
            <w:shd w:val="clear" w:color="auto" w:fill="auto"/>
          </w:tcPr>
          <w:p w:rsidR="007F08AF" w:rsidRPr="00A80158" w:rsidRDefault="006F4C7C" w:rsidP="0081013E">
            <w:pPr>
              <w:spacing w:line="240" w:lineRule="auto"/>
              <w:jc w:val="left"/>
              <w:rPr>
                <w:rFonts w:ascii="Times New Roman" w:hAnsi="Times New Roman"/>
                <w:b/>
                <w:color w:val="FF0000"/>
                <w:szCs w:val="22"/>
              </w:rPr>
            </w:pPr>
            <w:r w:rsidRPr="006F4C7C">
              <w:rPr>
                <w:rFonts w:ascii="Times New Roman" w:hAnsi="Times New Roman"/>
                <w:b/>
                <w:color w:val="FF0000"/>
                <w:szCs w:val="22"/>
              </w:rPr>
              <w:t>1.409.359</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2015" w:type="dxa"/>
            <w:shd w:val="clear" w:color="auto" w:fill="auto"/>
          </w:tcPr>
          <w:p w:rsidR="007F08AF" w:rsidRPr="00A80158" w:rsidRDefault="00804AC9" w:rsidP="0081013E">
            <w:pPr>
              <w:spacing w:line="240" w:lineRule="auto"/>
              <w:jc w:val="left"/>
              <w:rPr>
                <w:rFonts w:ascii="Times New Roman" w:hAnsi="Times New Roman"/>
                <w:b/>
                <w:color w:val="FF0000"/>
                <w:szCs w:val="22"/>
              </w:rPr>
            </w:pPr>
            <w:r w:rsidRPr="00804AC9">
              <w:rPr>
                <w:rFonts w:ascii="Times New Roman" w:hAnsi="Times New Roman"/>
                <w:b/>
                <w:color w:val="FF0000"/>
                <w:szCs w:val="22"/>
              </w:rPr>
              <w:t>1.130.586</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bl>
    <w:p w:rsidR="007F08AF" w:rsidRDefault="007F08AF" w:rsidP="006D1949">
      <w:pPr>
        <w:spacing w:line="240" w:lineRule="auto"/>
        <w:rPr>
          <w:rFonts w:ascii="Times New Roman" w:hAnsi="Times New Roman"/>
          <w:b/>
          <w:szCs w:val="22"/>
        </w:rPr>
      </w:pPr>
    </w:p>
    <w:p w:rsidR="00A56812" w:rsidRPr="001B430B" w:rsidRDefault="00A56812" w:rsidP="00A56812">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w:t>
      </w:r>
      <w:r w:rsidR="00FA5177">
        <w:rPr>
          <w:rFonts w:ascii="Times New Roman" w:hAnsi="Times New Roman"/>
          <w:b/>
          <w:szCs w:val="22"/>
        </w:rPr>
        <w:t>1.1.2025 do 31.12</w:t>
      </w:r>
      <w:r w:rsidRPr="00695B36">
        <w:rPr>
          <w:rFonts w:ascii="Times New Roman" w:hAnsi="Times New Roman"/>
          <w:b/>
          <w:szCs w:val="22"/>
        </w:rPr>
        <w:t>.2025</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015"/>
      </w:tblGrid>
      <w:tr w:rsidR="00B30132" w:rsidRPr="00A80158" w:rsidTr="0081013E">
        <w:tc>
          <w:tcPr>
            <w:tcW w:w="9211" w:type="dxa"/>
            <w:gridSpan w:val="2"/>
            <w:shd w:val="clear" w:color="auto" w:fill="BDD6EE"/>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B30132" w:rsidRPr="00A80158" w:rsidTr="00CC7933">
        <w:tc>
          <w:tcPr>
            <w:tcW w:w="7196" w:type="dxa"/>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2015" w:type="dxa"/>
            <w:shd w:val="clear" w:color="auto" w:fill="auto"/>
          </w:tcPr>
          <w:p w:rsidR="00B30132" w:rsidRPr="00884F33" w:rsidRDefault="00CC7933" w:rsidP="0081013E">
            <w:pPr>
              <w:spacing w:line="240" w:lineRule="auto"/>
              <w:jc w:val="left"/>
              <w:rPr>
                <w:rFonts w:ascii="Times New Roman" w:hAnsi="Times New Roman"/>
                <w:b/>
                <w:bCs/>
                <w:szCs w:val="22"/>
                <w:highlight w:val="yellow"/>
              </w:rPr>
            </w:pPr>
            <w:r w:rsidRPr="00CC7933">
              <w:rPr>
                <w:rFonts w:ascii="Times New Roman" w:hAnsi="Times New Roman"/>
                <w:b/>
                <w:szCs w:val="22"/>
              </w:rPr>
              <w:t xml:space="preserve">1.079.048,00 </w:t>
            </w:r>
            <w:r w:rsidR="00B30132" w:rsidRPr="00116B3D">
              <w:rPr>
                <w:rFonts w:ascii="Times New Roman" w:hAnsi="Times New Roman"/>
                <w:b/>
                <w:szCs w:val="22"/>
              </w:rPr>
              <w:t>kWh</w:t>
            </w:r>
          </w:p>
        </w:tc>
      </w:tr>
      <w:tr w:rsidR="00B30132" w:rsidRPr="00A80158" w:rsidTr="00CC7933">
        <w:tc>
          <w:tcPr>
            <w:tcW w:w="7196"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2015" w:type="dxa"/>
            <w:tcBorders>
              <w:bottom w:val="single" w:sz="4" w:space="0" w:color="auto"/>
            </w:tcBorders>
            <w:shd w:val="clear" w:color="auto" w:fill="auto"/>
          </w:tcPr>
          <w:p w:rsidR="00B30132" w:rsidRPr="00884F33" w:rsidRDefault="00CC7933" w:rsidP="0081013E">
            <w:pPr>
              <w:spacing w:line="240" w:lineRule="auto"/>
              <w:jc w:val="left"/>
              <w:rPr>
                <w:rFonts w:ascii="Times New Roman" w:hAnsi="Times New Roman"/>
                <w:b/>
                <w:bCs/>
                <w:szCs w:val="22"/>
                <w:highlight w:val="yellow"/>
              </w:rPr>
            </w:pPr>
            <w:r w:rsidRPr="00CC7933">
              <w:rPr>
                <w:rFonts w:ascii="Times New Roman" w:hAnsi="Times New Roman"/>
                <w:b/>
                <w:szCs w:val="22"/>
              </w:rPr>
              <w:t xml:space="preserve">839.944,00 </w:t>
            </w:r>
            <w:r w:rsidR="00B30132" w:rsidRPr="003D5195">
              <w:rPr>
                <w:rFonts w:ascii="Times New Roman" w:hAnsi="Times New Roman"/>
                <w:b/>
                <w:szCs w:val="22"/>
              </w:rPr>
              <w:t>kWh</w:t>
            </w:r>
          </w:p>
        </w:tc>
      </w:tr>
      <w:tr w:rsidR="00B30132" w:rsidRPr="00A80158" w:rsidTr="0081013E">
        <w:tc>
          <w:tcPr>
            <w:tcW w:w="9211" w:type="dxa"/>
            <w:gridSpan w:val="2"/>
            <w:shd w:val="clear" w:color="auto" w:fill="BDD6EE"/>
          </w:tcPr>
          <w:p w:rsidR="00B30132" w:rsidRPr="00A80158" w:rsidRDefault="00B30132"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B30132" w:rsidRPr="00A80158" w:rsidTr="00CC7933">
        <w:trPr>
          <w:trHeight w:val="295"/>
        </w:trPr>
        <w:tc>
          <w:tcPr>
            <w:tcW w:w="7196" w:type="dxa"/>
            <w:shd w:val="clear" w:color="auto" w:fill="auto"/>
          </w:tcPr>
          <w:p w:rsidR="00B30132" w:rsidRPr="00A80158" w:rsidRDefault="00B30132"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2015" w:type="dxa"/>
            <w:shd w:val="clear" w:color="auto" w:fill="auto"/>
          </w:tcPr>
          <w:p w:rsidR="00B30132" w:rsidRPr="003C4BA1" w:rsidRDefault="00474663" w:rsidP="0081013E">
            <w:pPr>
              <w:spacing w:line="240" w:lineRule="auto"/>
              <w:jc w:val="left"/>
              <w:rPr>
                <w:rFonts w:ascii="Times New Roman" w:hAnsi="Times New Roman"/>
                <w:b/>
                <w:bCs/>
                <w:szCs w:val="22"/>
                <w:highlight w:val="yellow"/>
              </w:rPr>
            </w:pPr>
            <w:r w:rsidRPr="00474663">
              <w:rPr>
                <w:rFonts w:ascii="Times New Roman" w:hAnsi="Times New Roman"/>
                <w:b/>
                <w:bCs/>
                <w:szCs w:val="22"/>
              </w:rPr>
              <w:t>208.112,00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CC7933">
        <w:tc>
          <w:tcPr>
            <w:tcW w:w="7196"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2015" w:type="dxa"/>
            <w:tcBorders>
              <w:bottom w:val="single" w:sz="4" w:space="0" w:color="auto"/>
            </w:tcBorders>
            <w:shd w:val="clear" w:color="auto" w:fill="auto"/>
          </w:tcPr>
          <w:p w:rsidR="00B30132" w:rsidRPr="003C4BA1" w:rsidRDefault="00474663" w:rsidP="0081013E">
            <w:pPr>
              <w:spacing w:line="240" w:lineRule="auto"/>
              <w:jc w:val="left"/>
              <w:rPr>
                <w:rFonts w:ascii="Times New Roman" w:hAnsi="Times New Roman"/>
                <w:b/>
                <w:bCs/>
                <w:szCs w:val="22"/>
                <w:highlight w:val="yellow"/>
              </w:rPr>
            </w:pPr>
            <w:r w:rsidRPr="00474663">
              <w:rPr>
                <w:rFonts w:ascii="Times New Roman" w:hAnsi="Times New Roman"/>
                <w:b/>
                <w:bCs/>
                <w:szCs w:val="22"/>
              </w:rPr>
              <w:t>146.164,00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CC7933">
        <w:tc>
          <w:tcPr>
            <w:tcW w:w="7196" w:type="dxa"/>
            <w:tcBorders>
              <w:right w:val="nil"/>
            </w:tcBorders>
            <w:shd w:val="clear" w:color="auto" w:fill="C5E0B3"/>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2015" w:type="dxa"/>
            <w:tcBorders>
              <w:left w:val="nil"/>
            </w:tcBorders>
            <w:shd w:val="clear" w:color="auto" w:fill="C5E0B3"/>
          </w:tcPr>
          <w:p w:rsidR="00B30132" w:rsidRPr="00A80158" w:rsidRDefault="00B30132" w:rsidP="0081013E">
            <w:pPr>
              <w:spacing w:line="240" w:lineRule="auto"/>
              <w:jc w:val="left"/>
              <w:rPr>
                <w:rFonts w:ascii="Times New Roman" w:hAnsi="Times New Roman"/>
                <w:b/>
                <w:szCs w:val="22"/>
              </w:rPr>
            </w:pPr>
          </w:p>
        </w:tc>
      </w:tr>
      <w:tr w:rsidR="00B30132" w:rsidRPr="00A80158" w:rsidTr="00CC7933">
        <w:tc>
          <w:tcPr>
            <w:tcW w:w="7196" w:type="dxa"/>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2015" w:type="dxa"/>
            <w:shd w:val="clear" w:color="auto" w:fill="auto"/>
          </w:tcPr>
          <w:p w:rsidR="00B30132" w:rsidRPr="00A80158" w:rsidRDefault="006E231C" w:rsidP="0081013E">
            <w:pPr>
              <w:spacing w:line="240" w:lineRule="auto"/>
              <w:jc w:val="left"/>
              <w:rPr>
                <w:rFonts w:ascii="Times New Roman" w:hAnsi="Times New Roman"/>
                <w:b/>
                <w:color w:val="FF0000"/>
                <w:szCs w:val="22"/>
              </w:rPr>
            </w:pPr>
            <w:r w:rsidRPr="006E231C">
              <w:rPr>
                <w:rFonts w:ascii="Times New Roman" w:hAnsi="Times New Roman"/>
                <w:b/>
                <w:color w:val="FF0000"/>
                <w:szCs w:val="22"/>
              </w:rPr>
              <w:t>1.287.160</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r w:rsidR="00B30132" w:rsidRPr="00A80158" w:rsidTr="00CC7933">
        <w:tc>
          <w:tcPr>
            <w:tcW w:w="7196"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2015" w:type="dxa"/>
            <w:shd w:val="clear" w:color="auto" w:fill="auto"/>
          </w:tcPr>
          <w:p w:rsidR="00B30132" w:rsidRPr="00A80158" w:rsidRDefault="006E231C" w:rsidP="0081013E">
            <w:pPr>
              <w:spacing w:line="240" w:lineRule="auto"/>
              <w:jc w:val="left"/>
              <w:rPr>
                <w:rFonts w:ascii="Times New Roman" w:hAnsi="Times New Roman"/>
                <w:b/>
                <w:color w:val="FF0000"/>
                <w:szCs w:val="22"/>
              </w:rPr>
            </w:pPr>
            <w:r w:rsidRPr="006E231C">
              <w:rPr>
                <w:rFonts w:ascii="Times New Roman" w:hAnsi="Times New Roman"/>
                <w:b/>
                <w:color w:val="FF0000"/>
                <w:szCs w:val="22"/>
              </w:rPr>
              <w:t>986.108</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bl>
    <w:p w:rsidR="00A56812" w:rsidRDefault="00A56812" w:rsidP="006D1949">
      <w:pPr>
        <w:spacing w:line="240" w:lineRule="auto"/>
        <w:rPr>
          <w:rFonts w:ascii="Times New Roman" w:hAnsi="Times New Roman"/>
          <w:b/>
          <w:szCs w:val="22"/>
        </w:rPr>
      </w:pPr>
    </w:p>
    <w:p w:rsidR="00A66851" w:rsidRPr="001B430B" w:rsidRDefault="00A66851" w:rsidP="00A66851">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1.1.2026 do 31.3.2026 </w:t>
      </w:r>
      <w:r w:rsidRPr="001B430B">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015"/>
      </w:tblGrid>
      <w:tr w:rsidR="00A66851" w:rsidRPr="00A80158" w:rsidTr="00EA3833">
        <w:tc>
          <w:tcPr>
            <w:tcW w:w="9211" w:type="dxa"/>
            <w:gridSpan w:val="2"/>
            <w:shd w:val="clear" w:color="auto" w:fill="BDD6EE"/>
          </w:tcPr>
          <w:p w:rsidR="00A66851" w:rsidRPr="00A80158" w:rsidRDefault="00A66851" w:rsidP="00EA3833">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66851" w:rsidRPr="00A80158" w:rsidTr="00EA3833">
        <w:tc>
          <w:tcPr>
            <w:tcW w:w="7196" w:type="dxa"/>
            <w:shd w:val="clear" w:color="auto" w:fill="auto"/>
          </w:tcPr>
          <w:p w:rsidR="00A66851" w:rsidRPr="00A80158" w:rsidRDefault="00A66851" w:rsidP="00EA3833">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2015" w:type="dxa"/>
            <w:shd w:val="clear" w:color="auto" w:fill="auto"/>
          </w:tcPr>
          <w:p w:rsidR="00A66851" w:rsidRPr="00884F33" w:rsidRDefault="00470CD7" w:rsidP="00EA3833">
            <w:pPr>
              <w:spacing w:line="240" w:lineRule="auto"/>
              <w:jc w:val="left"/>
              <w:rPr>
                <w:rFonts w:ascii="Times New Roman" w:hAnsi="Times New Roman"/>
                <w:b/>
                <w:bCs/>
                <w:szCs w:val="22"/>
                <w:highlight w:val="yellow"/>
              </w:rPr>
            </w:pPr>
            <w:r w:rsidRPr="00470CD7">
              <w:rPr>
                <w:rFonts w:ascii="Times New Roman" w:hAnsi="Times New Roman"/>
                <w:b/>
                <w:szCs w:val="22"/>
              </w:rPr>
              <w:t>322.960,00</w:t>
            </w:r>
            <w:r>
              <w:rPr>
                <w:rFonts w:ascii="Times New Roman" w:hAnsi="Times New Roman"/>
                <w:b/>
                <w:szCs w:val="22"/>
              </w:rPr>
              <w:t xml:space="preserve"> </w:t>
            </w:r>
            <w:r w:rsidR="00A66851" w:rsidRPr="00116B3D">
              <w:rPr>
                <w:rFonts w:ascii="Times New Roman" w:hAnsi="Times New Roman"/>
                <w:b/>
                <w:szCs w:val="22"/>
              </w:rPr>
              <w:t>kWh</w:t>
            </w:r>
          </w:p>
        </w:tc>
      </w:tr>
      <w:tr w:rsidR="00A66851" w:rsidRPr="00A80158" w:rsidTr="00EA3833">
        <w:tc>
          <w:tcPr>
            <w:tcW w:w="7196" w:type="dxa"/>
            <w:tcBorders>
              <w:bottom w:val="single" w:sz="4" w:space="0" w:color="auto"/>
            </w:tcBorders>
            <w:shd w:val="clear" w:color="auto" w:fill="auto"/>
          </w:tcPr>
          <w:p w:rsidR="00A66851" w:rsidRPr="00A80158" w:rsidRDefault="00A66851" w:rsidP="00EA3833">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2015" w:type="dxa"/>
            <w:tcBorders>
              <w:bottom w:val="single" w:sz="4" w:space="0" w:color="auto"/>
            </w:tcBorders>
            <w:shd w:val="clear" w:color="auto" w:fill="auto"/>
          </w:tcPr>
          <w:p w:rsidR="00A66851" w:rsidRPr="00884F33" w:rsidRDefault="00470CD7" w:rsidP="00EA3833">
            <w:pPr>
              <w:spacing w:line="240" w:lineRule="auto"/>
              <w:jc w:val="left"/>
              <w:rPr>
                <w:rFonts w:ascii="Times New Roman" w:hAnsi="Times New Roman"/>
                <w:b/>
                <w:bCs/>
                <w:szCs w:val="22"/>
                <w:highlight w:val="yellow"/>
              </w:rPr>
            </w:pPr>
            <w:r w:rsidRPr="00470CD7">
              <w:rPr>
                <w:rFonts w:ascii="Times New Roman" w:hAnsi="Times New Roman"/>
                <w:b/>
                <w:szCs w:val="22"/>
              </w:rPr>
              <w:t>266.936,00</w:t>
            </w:r>
            <w:r>
              <w:rPr>
                <w:rFonts w:ascii="Times New Roman" w:hAnsi="Times New Roman"/>
                <w:b/>
                <w:szCs w:val="22"/>
              </w:rPr>
              <w:t xml:space="preserve"> </w:t>
            </w:r>
            <w:r w:rsidR="00A66851" w:rsidRPr="003D5195">
              <w:rPr>
                <w:rFonts w:ascii="Times New Roman" w:hAnsi="Times New Roman"/>
                <w:b/>
                <w:szCs w:val="22"/>
              </w:rPr>
              <w:t>kWh</w:t>
            </w:r>
          </w:p>
        </w:tc>
      </w:tr>
      <w:tr w:rsidR="00A66851" w:rsidRPr="00A80158" w:rsidTr="00EA3833">
        <w:tc>
          <w:tcPr>
            <w:tcW w:w="9211" w:type="dxa"/>
            <w:gridSpan w:val="2"/>
            <w:shd w:val="clear" w:color="auto" w:fill="BDD6EE"/>
          </w:tcPr>
          <w:p w:rsidR="00A66851" w:rsidRPr="00A80158" w:rsidRDefault="00A66851" w:rsidP="00EA3833">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66851" w:rsidRPr="00A80158" w:rsidTr="00EA3833">
        <w:trPr>
          <w:trHeight w:val="295"/>
        </w:trPr>
        <w:tc>
          <w:tcPr>
            <w:tcW w:w="7196" w:type="dxa"/>
            <w:shd w:val="clear" w:color="auto" w:fill="auto"/>
          </w:tcPr>
          <w:p w:rsidR="00A66851" w:rsidRPr="00A80158" w:rsidRDefault="00A66851" w:rsidP="00EA3833">
            <w:pPr>
              <w:spacing w:line="240" w:lineRule="auto"/>
              <w:jc w:val="left"/>
              <w:rPr>
                <w:rFonts w:ascii="Times New Roman" w:hAnsi="Times New Roman"/>
                <w:b/>
                <w:szCs w:val="22"/>
              </w:rPr>
            </w:pPr>
            <w:r>
              <w:rPr>
                <w:rFonts w:ascii="Times New Roman" w:hAnsi="Times New Roman"/>
                <w:b/>
                <w:szCs w:val="22"/>
              </w:rPr>
              <w:t>VT (večja dnevna tarifa)</w:t>
            </w:r>
          </w:p>
        </w:tc>
        <w:tc>
          <w:tcPr>
            <w:tcW w:w="2015" w:type="dxa"/>
            <w:shd w:val="clear" w:color="auto" w:fill="auto"/>
          </w:tcPr>
          <w:p w:rsidR="00A66851" w:rsidRPr="003C4BA1" w:rsidRDefault="002417E5" w:rsidP="00EA3833">
            <w:pPr>
              <w:spacing w:line="240" w:lineRule="auto"/>
              <w:jc w:val="left"/>
              <w:rPr>
                <w:rFonts w:ascii="Times New Roman" w:hAnsi="Times New Roman"/>
                <w:b/>
                <w:bCs/>
                <w:szCs w:val="22"/>
                <w:highlight w:val="yellow"/>
              </w:rPr>
            </w:pPr>
            <w:r w:rsidRPr="002417E5">
              <w:rPr>
                <w:rFonts w:ascii="Times New Roman" w:hAnsi="Times New Roman"/>
                <w:b/>
                <w:bCs/>
                <w:szCs w:val="22"/>
              </w:rPr>
              <w:t>59.187,00</w:t>
            </w:r>
            <w:r>
              <w:rPr>
                <w:rFonts w:ascii="Times New Roman" w:hAnsi="Times New Roman"/>
                <w:b/>
                <w:bCs/>
                <w:szCs w:val="22"/>
              </w:rPr>
              <w:t xml:space="preserve"> </w:t>
            </w:r>
            <w:r w:rsidR="00A66851" w:rsidRPr="00053C91">
              <w:rPr>
                <w:rFonts w:ascii="Times New Roman" w:hAnsi="Times New Roman"/>
                <w:b/>
                <w:bCs/>
                <w:szCs w:val="22"/>
              </w:rPr>
              <w:t>kWh</w:t>
            </w:r>
          </w:p>
        </w:tc>
      </w:tr>
      <w:tr w:rsidR="00A66851" w:rsidRPr="00A80158" w:rsidTr="00EA3833">
        <w:tc>
          <w:tcPr>
            <w:tcW w:w="7196" w:type="dxa"/>
            <w:tcBorders>
              <w:bottom w:val="single" w:sz="4" w:space="0" w:color="auto"/>
            </w:tcBorders>
            <w:shd w:val="clear" w:color="auto" w:fill="auto"/>
          </w:tcPr>
          <w:p w:rsidR="00A66851" w:rsidRPr="00A80158" w:rsidRDefault="00A66851" w:rsidP="00EA3833">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2015" w:type="dxa"/>
            <w:tcBorders>
              <w:bottom w:val="single" w:sz="4" w:space="0" w:color="auto"/>
            </w:tcBorders>
            <w:shd w:val="clear" w:color="auto" w:fill="auto"/>
          </w:tcPr>
          <w:p w:rsidR="00A66851" w:rsidRPr="003C4BA1" w:rsidRDefault="002417E5" w:rsidP="00EA3833">
            <w:pPr>
              <w:spacing w:line="240" w:lineRule="auto"/>
              <w:jc w:val="left"/>
              <w:rPr>
                <w:rFonts w:ascii="Times New Roman" w:hAnsi="Times New Roman"/>
                <w:b/>
                <w:bCs/>
                <w:szCs w:val="22"/>
                <w:highlight w:val="yellow"/>
              </w:rPr>
            </w:pPr>
            <w:r w:rsidRPr="002417E5">
              <w:rPr>
                <w:rFonts w:ascii="Times New Roman" w:hAnsi="Times New Roman"/>
                <w:b/>
                <w:bCs/>
                <w:szCs w:val="22"/>
              </w:rPr>
              <w:t>41.588,00</w:t>
            </w:r>
            <w:r>
              <w:rPr>
                <w:rFonts w:ascii="Times New Roman" w:hAnsi="Times New Roman"/>
                <w:b/>
                <w:bCs/>
                <w:szCs w:val="22"/>
              </w:rPr>
              <w:t xml:space="preserve"> </w:t>
            </w:r>
            <w:r w:rsidR="00A66851" w:rsidRPr="00053C91">
              <w:rPr>
                <w:rFonts w:ascii="Times New Roman" w:hAnsi="Times New Roman"/>
                <w:b/>
                <w:bCs/>
                <w:szCs w:val="22"/>
              </w:rPr>
              <w:t>kWh</w:t>
            </w:r>
          </w:p>
        </w:tc>
      </w:tr>
      <w:tr w:rsidR="00A66851" w:rsidRPr="00A80158" w:rsidTr="00EA3833">
        <w:tc>
          <w:tcPr>
            <w:tcW w:w="7196" w:type="dxa"/>
            <w:tcBorders>
              <w:right w:val="nil"/>
            </w:tcBorders>
            <w:shd w:val="clear" w:color="auto" w:fill="C5E0B3"/>
          </w:tcPr>
          <w:p w:rsidR="00A66851" w:rsidRPr="00A80158" w:rsidRDefault="00A66851" w:rsidP="00EA3833">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2015" w:type="dxa"/>
            <w:tcBorders>
              <w:left w:val="nil"/>
            </w:tcBorders>
            <w:shd w:val="clear" w:color="auto" w:fill="C5E0B3"/>
          </w:tcPr>
          <w:p w:rsidR="00A66851" w:rsidRPr="00A80158" w:rsidRDefault="00A66851" w:rsidP="00EA3833">
            <w:pPr>
              <w:spacing w:line="240" w:lineRule="auto"/>
              <w:jc w:val="left"/>
              <w:rPr>
                <w:rFonts w:ascii="Times New Roman" w:hAnsi="Times New Roman"/>
                <w:b/>
                <w:szCs w:val="22"/>
              </w:rPr>
            </w:pPr>
          </w:p>
        </w:tc>
      </w:tr>
      <w:tr w:rsidR="00A66851" w:rsidRPr="00A80158" w:rsidTr="00EA3833">
        <w:tc>
          <w:tcPr>
            <w:tcW w:w="7196" w:type="dxa"/>
            <w:shd w:val="clear" w:color="auto" w:fill="auto"/>
          </w:tcPr>
          <w:p w:rsidR="00A66851" w:rsidRPr="00A80158" w:rsidRDefault="00A66851" w:rsidP="00EA3833">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2015" w:type="dxa"/>
            <w:shd w:val="clear" w:color="auto" w:fill="auto"/>
          </w:tcPr>
          <w:p w:rsidR="00A66851" w:rsidRPr="00A80158" w:rsidRDefault="00B40697" w:rsidP="00EA3833">
            <w:pPr>
              <w:spacing w:line="240" w:lineRule="auto"/>
              <w:jc w:val="left"/>
              <w:rPr>
                <w:rFonts w:ascii="Times New Roman" w:hAnsi="Times New Roman"/>
                <w:b/>
                <w:color w:val="FF0000"/>
                <w:szCs w:val="22"/>
              </w:rPr>
            </w:pPr>
            <w:r w:rsidRPr="00B40697">
              <w:rPr>
                <w:rFonts w:ascii="Times New Roman" w:hAnsi="Times New Roman"/>
                <w:b/>
                <w:color w:val="FF0000"/>
                <w:szCs w:val="22"/>
              </w:rPr>
              <w:t>382.147</w:t>
            </w:r>
            <w:r>
              <w:rPr>
                <w:rFonts w:ascii="Times New Roman" w:hAnsi="Times New Roman"/>
                <w:b/>
                <w:color w:val="FF0000"/>
                <w:szCs w:val="22"/>
              </w:rPr>
              <w:t xml:space="preserve"> </w:t>
            </w:r>
            <w:r w:rsidR="00A66851" w:rsidRPr="00A80158">
              <w:rPr>
                <w:rFonts w:ascii="Times New Roman" w:hAnsi="Times New Roman"/>
                <w:b/>
                <w:color w:val="FF0000"/>
                <w:szCs w:val="22"/>
              </w:rPr>
              <w:t>kWh</w:t>
            </w:r>
          </w:p>
        </w:tc>
      </w:tr>
      <w:tr w:rsidR="00A66851" w:rsidRPr="00A80158" w:rsidTr="00EA3833">
        <w:tc>
          <w:tcPr>
            <w:tcW w:w="7196" w:type="dxa"/>
            <w:tcBorders>
              <w:bottom w:val="single" w:sz="4" w:space="0" w:color="auto"/>
            </w:tcBorders>
            <w:shd w:val="clear" w:color="auto" w:fill="auto"/>
          </w:tcPr>
          <w:p w:rsidR="00A66851" w:rsidRPr="00A80158" w:rsidRDefault="00A66851" w:rsidP="00EA3833">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2015" w:type="dxa"/>
            <w:shd w:val="clear" w:color="auto" w:fill="auto"/>
          </w:tcPr>
          <w:p w:rsidR="00A66851" w:rsidRPr="00A80158" w:rsidRDefault="00B40697" w:rsidP="00EA3833">
            <w:pPr>
              <w:spacing w:line="240" w:lineRule="auto"/>
              <w:jc w:val="left"/>
              <w:rPr>
                <w:rFonts w:ascii="Times New Roman" w:hAnsi="Times New Roman"/>
                <w:b/>
                <w:color w:val="FF0000"/>
                <w:szCs w:val="22"/>
              </w:rPr>
            </w:pPr>
            <w:r w:rsidRPr="00B40697">
              <w:rPr>
                <w:rFonts w:ascii="Times New Roman" w:hAnsi="Times New Roman"/>
                <w:b/>
                <w:color w:val="FF0000"/>
                <w:szCs w:val="22"/>
              </w:rPr>
              <w:t>308.524</w:t>
            </w:r>
            <w:r>
              <w:rPr>
                <w:rFonts w:ascii="Times New Roman" w:hAnsi="Times New Roman"/>
                <w:b/>
                <w:color w:val="FF0000"/>
                <w:szCs w:val="22"/>
              </w:rPr>
              <w:t xml:space="preserve"> </w:t>
            </w:r>
            <w:r w:rsidR="00A66851" w:rsidRPr="00A80158">
              <w:rPr>
                <w:rFonts w:ascii="Times New Roman" w:hAnsi="Times New Roman"/>
                <w:b/>
                <w:color w:val="FF0000"/>
                <w:szCs w:val="22"/>
              </w:rPr>
              <w:t>kWh</w:t>
            </w:r>
          </w:p>
        </w:tc>
      </w:tr>
    </w:tbl>
    <w:p w:rsidR="00A66851" w:rsidRDefault="00A66851" w:rsidP="006D1949">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717B80">
        <w:rPr>
          <w:rFonts w:ascii="Times New Roman" w:hAnsi="Times New Roman"/>
          <w:b/>
          <w:szCs w:val="22"/>
        </w:rPr>
        <w:t xml:space="preserve">obdobje od </w:t>
      </w:r>
      <w:r w:rsidR="00717B80" w:rsidRPr="00BB72AB">
        <w:rPr>
          <w:rFonts w:ascii="Times New Roman" w:hAnsi="Times New Roman"/>
          <w:b/>
          <w:szCs w:val="22"/>
        </w:rPr>
        <w:t>1.7</w:t>
      </w:r>
      <w:r w:rsidR="00D94668">
        <w:rPr>
          <w:rFonts w:ascii="Times New Roman" w:hAnsi="Times New Roman"/>
          <w:b/>
          <w:szCs w:val="22"/>
        </w:rPr>
        <w:t>.2026</w:t>
      </w:r>
      <w:r w:rsidR="008E130C" w:rsidRPr="008E130C">
        <w:rPr>
          <w:rFonts w:ascii="Times New Roman" w:hAnsi="Times New Roman"/>
          <w:b/>
          <w:szCs w:val="22"/>
        </w:rPr>
        <w:t xml:space="preserve"> (oziroma z dnem, ko se za merilna mesta izvede zamenjava bilančne skupine)</w:t>
      </w:r>
      <w:r w:rsidR="009B0997">
        <w:rPr>
          <w:rFonts w:ascii="Times New Roman" w:hAnsi="Times New Roman"/>
          <w:b/>
          <w:szCs w:val="22"/>
        </w:rPr>
        <w:t xml:space="preserve"> do </w:t>
      </w:r>
      <w:r w:rsidR="009B0997" w:rsidRPr="00BB72AB">
        <w:rPr>
          <w:rFonts w:ascii="Times New Roman" w:hAnsi="Times New Roman"/>
          <w:b/>
          <w:szCs w:val="22"/>
        </w:rPr>
        <w:t>3</w:t>
      </w:r>
      <w:r w:rsidR="00EE0C61" w:rsidRPr="00BB72AB">
        <w:rPr>
          <w:rFonts w:ascii="Times New Roman" w:hAnsi="Times New Roman"/>
          <w:b/>
          <w:szCs w:val="22"/>
        </w:rPr>
        <w:t>0</w:t>
      </w:r>
      <w:r w:rsidR="009B0997" w:rsidRPr="00BB72AB">
        <w:rPr>
          <w:rFonts w:ascii="Times New Roman" w:hAnsi="Times New Roman"/>
          <w:b/>
          <w:szCs w:val="22"/>
        </w:rPr>
        <w:t>.</w:t>
      </w:r>
      <w:r w:rsidR="00EE0C61" w:rsidRPr="00BB72AB">
        <w:rPr>
          <w:rFonts w:ascii="Times New Roman" w:hAnsi="Times New Roman"/>
          <w:b/>
          <w:szCs w:val="22"/>
        </w:rPr>
        <w:t>6</w:t>
      </w:r>
      <w:r w:rsidR="004A6CE3" w:rsidRPr="00BB72AB">
        <w:rPr>
          <w:rFonts w:ascii="Times New Roman" w:hAnsi="Times New Roman"/>
          <w:b/>
          <w:szCs w:val="22"/>
        </w:rPr>
        <w:t>.20</w:t>
      </w:r>
      <w:r w:rsidR="009B0997" w:rsidRPr="00BB72AB">
        <w:rPr>
          <w:rFonts w:ascii="Times New Roman" w:hAnsi="Times New Roman"/>
          <w:b/>
          <w:szCs w:val="22"/>
        </w:rPr>
        <w:t>2</w:t>
      </w:r>
      <w:r w:rsidR="00D94668">
        <w:rPr>
          <w:rFonts w:ascii="Times New Roman" w:hAnsi="Times New Roman"/>
          <w:b/>
          <w:szCs w:val="22"/>
        </w:rPr>
        <w:t>7</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96"/>
        <w:gridCol w:w="1882"/>
        <w:gridCol w:w="2429"/>
        <w:gridCol w:w="1190"/>
        <w:gridCol w:w="1190"/>
        <w:gridCol w:w="1524"/>
      </w:tblGrid>
      <w:tr w:rsidR="00C721FB" w:rsidRPr="00C721FB" w:rsidTr="00920AB5">
        <w:trPr>
          <w:trHeight w:val="315"/>
        </w:trPr>
        <w:tc>
          <w:tcPr>
            <w:tcW w:w="491"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LETO</w:t>
            </w:r>
          </w:p>
        </w:tc>
        <w:tc>
          <w:tcPr>
            <w:tcW w:w="1092" w:type="pct"/>
            <w:shd w:val="clear" w:color="auto" w:fill="A0C3E3" w:themeFill="accent2" w:themeFillTint="99"/>
            <w:vAlign w:val="center"/>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ŠTEVILKA MERILNA MESTA</w:t>
            </w:r>
          </w:p>
        </w:tc>
        <w:tc>
          <w:tcPr>
            <w:tcW w:w="1389"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OBDOBJE</w:t>
            </w:r>
          </w:p>
        </w:tc>
        <w:tc>
          <w:tcPr>
            <w:tcW w:w="623"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VT (kWh)</w:t>
            </w:r>
          </w:p>
        </w:tc>
        <w:tc>
          <w:tcPr>
            <w:tcW w:w="623"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MT (kWh)</w:t>
            </w:r>
          </w:p>
        </w:tc>
        <w:tc>
          <w:tcPr>
            <w:tcW w:w="782"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SKUPAJ (kWh)</w:t>
            </w:r>
          </w:p>
        </w:tc>
      </w:tr>
      <w:tr w:rsidR="00C721FB" w:rsidRPr="00C721FB" w:rsidTr="00920AB5">
        <w:trPr>
          <w:trHeight w:val="315"/>
        </w:trPr>
        <w:tc>
          <w:tcPr>
            <w:tcW w:w="491" w:type="pct"/>
            <w:shd w:val="clear" w:color="auto" w:fill="auto"/>
            <w:noWrap/>
            <w:vAlign w:val="center"/>
          </w:tcPr>
          <w:p w:rsidR="00C721FB" w:rsidRPr="00FB251A" w:rsidRDefault="00365D4D" w:rsidP="00C721FB">
            <w:pPr>
              <w:spacing w:line="240" w:lineRule="auto"/>
              <w:jc w:val="center"/>
              <w:rPr>
                <w:rFonts w:ascii="Times New Roman" w:hAnsi="Times New Roman"/>
                <w:b/>
                <w:bCs/>
                <w:color w:val="000000"/>
                <w:sz w:val="20"/>
              </w:rPr>
            </w:pPr>
            <w:r>
              <w:rPr>
                <w:rFonts w:ascii="Times New Roman" w:hAnsi="Times New Roman"/>
                <w:b/>
                <w:bCs/>
                <w:color w:val="000000"/>
                <w:sz w:val="20"/>
              </w:rPr>
              <w:t>2026/2027</w:t>
            </w:r>
          </w:p>
        </w:tc>
        <w:tc>
          <w:tcPr>
            <w:tcW w:w="1092" w:type="pct"/>
            <w:vAlign w:val="center"/>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4-15152 in 4-15253</w:t>
            </w:r>
            <w:r w:rsidR="008F3688">
              <w:rPr>
                <w:rFonts w:ascii="Times New Roman" w:hAnsi="Times New Roman"/>
                <w:b/>
                <w:bCs/>
                <w:color w:val="000000"/>
                <w:sz w:val="20"/>
              </w:rPr>
              <w:t xml:space="preserve"> ter 8131520</w:t>
            </w:r>
          </w:p>
        </w:tc>
        <w:tc>
          <w:tcPr>
            <w:tcW w:w="1389" w:type="pct"/>
            <w:shd w:val="clear" w:color="auto" w:fill="auto"/>
            <w:noWrap/>
            <w:vAlign w:val="center"/>
          </w:tcPr>
          <w:p w:rsidR="00C721FB" w:rsidRPr="00FB251A" w:rsidRDefault="00355C99" w:rsidP="00C721FB">
            <w:pPr>
              <w:spacing w:line="240" w:lineRule="auto"/>
              <w:jc w:val="center"/>
              <w:rPr>
                <w:rFonts w:ascii="Times New Roman" w:hAnsi="Times New Roman"/>
                <w:b/>
                <w:bCs/>
                <w:color w:val="000000"/>
                <w:sz w:val="20"/>
              </w:rPr>
            </w:pPr>
            <w:r>
              <w:rPr>
                <w:rFonts w:ascii="Times New Roman" w:hAnsi="Times New Roman"/>
                <w:b/>
                <w:bCs/>
                <w:color w:val="000000"/>
                <w:sz w:val="20"/>
              </w:rPr>
              <w:t>od 1.7.2026 do 30.6.2027</w:t>
            </w:r>
          </w:p>
        </w:tc>
        <w:tc>
          <w:tcPr>
            <w:tcW w:w="623" w:type="pct"/>
            <w:shd w:val="clear" w:color="auto" w:fill="auto"/>
            <w:noWrap/>
            <w:vAlign w:val="center"/>
          </w:tcPr>
          <w:p w:rsidR="00C721FB" w:rsidRPr="00FB251A" w:rsidRDefault="003B46D0" w:rsidP="00C93D0F">
            <w:pPr>
              <w:spacing w:line="240" w:lineRule="auto"/>
              <w:jc w:val="center"/>
              <w:rPr>
                <w:rFonts w:ascii="Times New Roman" w:hAnsi="Times New Roman"/>
                <w:b/>
                <w:bCs/>
                <w:color w:val="000000"/>
                <w:sz w:val="20"/>
                <w:highlight w:val="yellow"/>
              </w:rPr>
            </w:pPr>
            <w:r w:rsidRPr="003B46D0">
              <w:rPr>
                <w:rFonts w:ascii="Times New Roman" w:hAnsi="Times New Roman"/>
                <w:b/>
                <w:bCs/>
                <w:color w:val="000000"/>
                <w:sz w:val="20"/>
              </w:rPr>
              <w:t>1.629.754,55</w:t>
            </w:r>
          </w:p>
        </w:tc>
        <w:tc>
          <w:tcPr>
            <w:tcW w:w="623" w:type="pct"/>
            <w:shd w:val="clear" w:color="auto" w:fill="auto"/>
            <w:noWrap/>
            <w:vAlign w:val="center"/>
          </w:tcPr>
          <w:p w:rsidR="00C721FB" w:rsidRPr="00FB251A" w:rsidRDefault="003B46D0" w:rsidP="00C93D0F">
            <w:pPr>
              <w:spacing w:line="240" w:lineRule="auto"/>
              <w:jc w:val="center"/>
              <w:rPr>
                <w:rFonts w:ascii="Times New Roman" w:hAnsi="Times New Roman"/>
                <w:b/>
                <w:bCs/>
                <w:color w:val="000000"/>
                <w:sz w:val="20"/>
                <w:highlight w:val="yellow"/>
              </w:rPr>
            </w:pPr>
            <w:r w:rsidRPr="003B46D0">
              <w:rPr>
                <w:rFonts w:ascii="Times New Roman" w:hAnsi="Times New Roman"/>
                <w:b/>
                <w:bCs/>
                <w:color w:val="000000"/>
                <w:sz w:val="20"/>
              </w:rPr>
              <w:t>1.282.561,45</w:t>
            </w:r>
          </w:p>
        </w:tc>
        <w:tc>
          <w:tcPr>
            <w:tcW w:w="782" w:type="pct"/>
            <w:shd w:val="clear" w:color="auto" w:fill="auto"/>
            <w:noWrap/>
            <w:vAlign w:val="center"/>
          </w:tcPr>
          <w:p w:rsidR="00C721FB" w:rsidRPr="00FB251A" w:rsidRDefault="003B46D0" w:rsidP="00FB251A">
            <w:pPr>
              <w:spacing w:line="240" w:lineRule="auto"/>
              <w:jc w:val="center"/>
              <w:rPr>
                <w:rFonts w:ascii="Times New Roman" w:hAnsi="Times New Roman"/>
                <w:b/>
                <w:bCs/>
                <w:color w:val="000000"/>
                <w:sz w:val="20"/>
                <w:highlight w:val="yellow"/>
              </w:rPr>
            </w:pPr>
            <w:r w:rsidRPr="003B46D0">
              <w:rPr>
                <w:rFonts w:ascii="Times New Roman" w:hAnsi="Times New Roman"/>
                <w:b/>
                <w:bCs/>
                <w:color w:val="FF0000"/>
                <w:sz w:val="20"/>
              </w:rPr>
              <w:t>2.912.316,00</w:t>
            </w:r>
          </w:p>
        </w:tc>
      </w:tr>
    </w:tbl>
    <w:p w:rsidR="00FB251A" w:rsidRDefault="00FB251A" w:rsidP="00C01AD7">
      <w:pPr>
        <w:spacing w:line="240" w:lineRule="auto"/>
        <w:jc w:val="left"/>
        <w:rPr>
          <w:rFonts w:ascii="Times New Roman" w:hAnsi="Times New Roman"/>
          <w:szCs w:val="22"/>
        </w:rPr>
      </w:pPr>
    </w:p>
    <w:p w:rsidR="002C3A6A" w:rsidRPr="00A80158" w:rsidRDefault="002C3A6A" w:rsidP="00C01AD7">
      <w:pPr>
        <w:spacing w:line="240" w:lineRule="auto"/>
        <w:jc w:val="left"/>
        <w:rPr>
          <w:rFonts w:ascii="Times New Roman" w:hAnsi="Times New Roman"/>
          <w:szCs w:val="22"/>
        </w:rPr>
      </w:pPr>
      <w:r w:rsidRPr="00021B6F">
        <w:rPr>
          <w:rFonts w:ascii="Times New Roman" w:hAnsi="Times New Roman"/>
          <w:szCs w:val="22"/>
        </w:rPr>
        <w:t xml:space="preserve">Pri izračunu skupne </w:t>
      </w:r>
      <w:r w:rsidR="00DA015F" w:rsidRPr="00021B6F">
        <w:rPr>
          <w:rFonts w:ascii="Times New Roman" w:hAnsi="Times New Roman"/>
          <w:szCs w:val="22"/>
        </w:rPr>
        <w:t xml:space="preserve">ocenjene </w:t>
      </w:r>
      <w:r w:rsidRPr="00021B6F">
        <w:rPr>
          <w:rFonts w:ascii="Times New Roman" w:hAnsi="Times New Roman"/>
          <w:szCs w:val="22"/>
        </w:rPr>
        <w:t xml:space="preserve">porabe </w:t>
      </w:r>
      <w:r w:rsidR="00603B16" w:rsidRPr="00021B6F">
        <w:rPr>
          <w:rFonts w:ascii="Times New Roman" w:hAnsi="Times New Roman"/>
          <w:szCs w:val="22"/>
        </w:rPr>
        <w:t>za obdobje od 1.7</w:t>
      </w:r>
      <w:r w:rsidR="00DC1EE5" w:rsidRPr="00021B6F">
        <w:rPr>
          <w:rFonts w:ascii="Times New Roman" w:hAnsi="Times New Roman"/>
          <w:szCs w:val="22"/>
        </w:rPr>
        <w:t>.2026</w:t>
      </w:r>
      <w:r w:rsidR="00846ACC" w:rsidRPr="00846ACC">
        <w:rPr>
          <w:rFonts w:ascii="Times New Roman" w:hAnsi="Times New Roman"/>
          <w:szCs w:val="22"/>
        </w:rPr>
        <w:t xml:space="preserve"> (oziroma z dnem, ko se za merilna mesta izvede zamenjava</w:t>
      </w:r>
      <w:r w:rsidR="00B02F72">
        <w:rPr>
          <w:rFonts w:ascii="Times New Roman" w:hAnsi="Times New Roman"/>
          <w:szCs w:val="22"/>
        </w:rPr>
        <w:t xml:space="preserve"> bilančne skupine) do </w:t>
      </w:r>
      <w:r w:rsidR="000577DC">
        <w:rPr>
          <w:rFonts w:ascii="Times New Roman" w:hAnsi="Times New Roman"/>
          <w:szCs w:val="22"/>
        </w:rPr>
        <w:t>30.6.2027</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7C4BD7">
        <w:rPr>
          <w:rFonts w:ascii="Times New Roman" w:hAnsi="Times New Roman"/>
          <w:bCs/>
        </w:rPr>
        <w:t xml:space="preserve">v obdobju od 1.5.2019 do </w:t>
      </w:r>
      <w:r w:rsidR="007C4BD7" w:rsidRPr="00B928FF">
        <w:rPr>
          <w:rFonts w:ascii="Times New Roman" w:hAnsi="Times New Roman"/>
          <w:bCs/>
        </w:rPr>
        <w:t>31</w:t>
      </w:r>
      <w:r w:rsidR="00DE3B11" w:rsidRPr="00B928FF">
        <w:rPr>
          <w:rFonts w:ascii="Times New Roman" w:hAnsi="Times New Roman"/>
          <w:bCs/>
        </w:rPr>
        <w:t>.</w:t>
      </w:r>
      <w:r w:rsidR="000577DC">
        <w:rPr>
          <w:rFonts w:ascii="Times New Roman" w:hAnsi="Times New Roman"/>
          <w:bCs/>
        </w:rPr>
        <w:t>3.2026</w:t>
      </w:r>
      <w:r w:rsidR="002E68F1">
        <w:rPr>
          <w:rFonts w:ascii="Times New Roman" w:hAnsi="Times New Roman"/>
          <w:bCs/>
        </w:rPr>
        <w:t xml:space="preserve">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F62EB1">
        <w:rPr>
          <w:rFonts w:ascii="Times New Roman" w:hAnsi="Times New Roman"/>
          <w:szCs w:val="22"/>
        </w:rPr>
        <w:t xml:space="preserve">Okvirne količine niso zavezujoče, ampak ponudnikom služijo kot informacija o predvidenih bodočih dobavah. </w:t>
      </w:r>
      <w:r w:rsidR="006E7927" w:rsidRPr="00F62EB1">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Default="002C3A6A" w:rsidP="00C01AD7">
      <w:pPr>
        <w:spacing w:line="240" w:lineRule="auto"/>
        <w:rPr>
          <w:rFonts w:ascii="Times New Roman" w:hAnsi="Times New Roman"/>
          <w:szCs w:val="22"/>
        </w:rPr>
      </w:pPr>
    </w:p>
    <w:p w:rsidR="00252CF3" w:rsidRDefault="00252CF3" w:rsidP="00C01AD7">
      <w:pPr>
        <w:spacing w:line="240" w:lineRule="auto"/>
        <w:rPr>
          <w:rFonts w:ascii="Times New Roman" w:hAnsi="Times New Roman"/>
          <w:szCs w:val="22"/>
        </w:rPr>
      </w:pPr>
    </w:p>
    <w:p w:rsidR="00252CF3" w:rsidRPr="002C3A6A" w:rsidRDefault="00252CF3"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3" w:name="_Toc535782168"/>
      <w:r>
        <w:t xml:space="preserve">1.2.5 </w:t>
      </w:r>
      <w:r w:rsidR="002C3A6A" w:rsidRPr="007542CC">
        <w:t>Jezik ponudbe in stroški priprave ponudbe</w:t>
      </w:r>
      <w:bookmarkEnd w:id="23"/>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69"/>
      <w:r>
        <w:t xml:space="preserve">1.2.6 </w:t>
      </w:r>
      <w:r w:rsidR="002C3A6A" w:rsidRPr="002C3A6A">
        <w:t>Podatki o dokumentaciji v zvezi z javnim naročanjem</w:t>
      </w:r>
      <w:bookmarkEnd w:id="2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162C0B">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753653" w:rsidRPr="002C3A6A" w:rsidRDefault="00753653"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0"/>
      <w:r>
        <w:t xml:space="preserve">1.2.7 </w:t>
      </w:r>
      <w:r w:rsidR="002C3A6A" w:rsidRPr="002C3A6A">
        <w:t>Pojasnila, spremembe in dopolnitve razpisne d</w:t>
      </w:r>
      <w:r w:rsidR="002C3A6A" w:rsidRPr="00923C0A">
        <w:t>okumentacije</w:t>
      </w:r>
      <w:bookmarkEnd w:id="25"/>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0C2296" w:rsidRPr="00426EFE">
        <w:rPr>
          <w:rFonts w:ascii="Times New Roman" w:hAnsi="Times New Roman"/>
          <w:b/>
          <w:color w:val="000000"/>
          <w:szCs w:val="22"/>
        </w:rPr>
        <w:t>29</w:t>
      </w:r>
      <w:r w:rsidR="00424037" w:rsidRPr="00426EFE">
        <w:rPr>
          <w:rFonts w:ascii="Times New Roman" w:hAnsi="Times New Roman"/>
          <w:b/>
          <w:color w:val="000000"/>
          <w:szCs w:val="22"/>
        </w:rPr>
        <w:t>.5.2026</w:t>
      </w:r>
      <w:r w:rsidR="00D120C9" w:rsidRPr="003A3AAF">
        <w:rPr>
          <w:rFonts w:ascii="Times New Roman" w:hAnsi="Times New Roman"/>
          <w:b/>
          <w:color w:val="000000"/>
          <w:szCs w:val="22"/>
        </w:rPr>
        <w:t xml:space="preserve"> do 12</w:t>
      </w:r>
      <w:r w:rsidRPr="003A3AAF">
        <w:rPr>
          <w:rFonts w:ascii="Times New Roman" w:hAnsi="Times New Roman"/>
          <w:b/>
          <w:color w:val="000000"/>
          <w:szCs w:val="22"/>
        </w:rPr>
        <w:t>.00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xml:space="preserve">, da najkasneje (6) dni pred rokom za oddajo ponudb spremeni razpisno dokumentacijo na Portalu javnih naročil. Vsaka taka dopolnitev je sestavni </w:t>
      </w:r>
      <w:r w:rsidR="00B457A8">
        <w:rPr>
          <w:rFonts w:ascii="Times New Roman" w:hAnsi="Times New Roman"/>
          <w:szCs w:val="22"/>
        </w:rPr>
        <w:t>del razpisne dokumentacije in so</w:t>
      </w:r>
      <w:r w:rsidRPr="002C3A6A">
        <w:rPr>
          <w:rFonts w:ascii="Times New Roman" w:hAnsi="Times New Roman"/>
          <w:szCs w:val="22"/>
        </w:rPr>
        <w:t xml:space="preserve">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1"/>
      <w:r>
        <w:t xml:space="preserve">1.2.8 </w:t>
      </w:r>
      <w:r w:rsidR="002C3A6A" w:rsidRPr="004752AD">
        <w:t>Sprememba, dopolnitev, umik ponudbe s strani ponudnika</w:t>
      </w:r>
      <w:bookmarkEnd w:id="26"/>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2"/>
      <w:r>
        <w:t xml:space="preserve">1.2.9 </w:t>
      </w:r>
      <w:r w:rsidR="002C3A6A" w:rsidRPr="002C3A6A">
        <w:t>Kontakti s ponudniki, dopolnitve in pojasnila ponudbe, preveritev ponudb in računske napake</w:t>
      </w:r>
      <w:bookmarkEnd w:id="27"/>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lastRenderedPageBreak/>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w:t>
      </w:r>
      <w:r w:rsidRPr="008761B2">
        <w:rPr>
          <w:rFonts w:ascii="Times New Roman" w:hAnsi="Times New Roman"/>
          <w:szCs w:val="22"/>
        </w:rPr>
        <w:t>upoštevanjem pravilne matematične operacije.</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8" w:name="_Toc535782173"/>
      <w:r>
        <w:t xml:space="preserve">1.2.10 </w:t>
      </w:r>
      <w:r w:rsidR="002C3A6A" w:rsidRPr="00CE6F00">
        <w:t>Oddaja ponudbe</w:t>
      </w:r>
      <w:bookmarkEnd w:id="28"/>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8" w:history="1">
        <w:r w:rsidRPr="008D67A0">
          <w:rPr>
            <w:rFonts w:ascii="Times New Roman" w:hAnsi="Times New Roman" w:cs="Arial"/>
            <w:color w:val="0000FF"/>
            <w:szCs w:val="22"/>
            <w:u w:val="single"/>
          </w:rPr>
          <w:t>https://ejn.gov.si</w:t>
        </w:r>
      </w:hyperlink>
      <w:r w:rsidR="00455577">
        <w:rPr>
          <w:rFonts w:ascii="Times New Roman" w:hAnsi="Times New Roman" w:cs="Arial"/>
          <w:szCs w:val="22"/>
        </w:rPr>
        <w:t>, v skladu s točko 4</w:t>
      </w:r>
      <w:r w:rsidRPr="008D67A0">
        <w:rPr>
          <w:rFonts w:ascii="Times New Roman" w:hAnsi="Times New Roman" w:cs="Arial"/>
          <w:szCs w:val="22"/>
        </w:rPr>
        <w:t xml:space="preserve"> dokumenta Navodila za uporabo informacijskega sistema za uporabo funkcionalnosti elektronske oddaje ponudb e-JN: PONUDNIKI (v nadaljevanju: Navodila za uporabo e-JN), ki je objavljen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961569" w:rsidRPr="008D67A0" w:rsidRDefault="00961569"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2C51B6" w:rsidRPr="00426EFE">
        <w:rPr>
          <w:rFonts w:ascii="Times New Roman" w:hAnsi="Times New Roman" w:cs="Arial"/>
          <w:b/>
          <w:color w:val="000000"/>
          <w:szCs w:val="22"/>
        </w:rPr>
        <w:t>5</w:t>
      </w:r>
      <w:r w:rsidRPr="00426EFE">
        <w:rPr>
          <w:rFonts w:ascii="Times New Roman" w:hAnsi="Times New Roman" w:cs="Arial"/>
          <w:b/>
          <w:color w:val="000000"/>
          <w:szCs w:val="22"/>
        </w:rPr>
        <w:t>.</w:t>
      </w:r>
      <w:r w:rsidR="001230AB" w:rsidRPr="00426EFE">
        <w:rPr>
          <w:rFonts w:ascii="Times New Roman" w:hAnsi="Times New Roman" w:cs="Arial"/>
          <w:b/>
          <w:color w:val="000000"/>
          <w:szCs w:val="22"/>
        </w:rPr>
        <w:t>6</w:t>
      </w:r>
      <w:r w:rsidR="002C51B6" w:rsidRPr="00426EFE">
        <w:rPr>
          <w:rFonts w:ascii="Times New Roman" w:hAnsi="Times New Roman" w:cs="Arial"/>
          <w:b/>
          <w:color w:val="000000"/>
          <w:szCs w:val="22"/>
        </w:rPr>
        <w:t>.2026</w:t>
      </w:r>
      <w:r w:rsidRPr="008D67A0">
        <w:rPr>
          <w:rFonts w:ascii="Times New Roman" w:hAnsi="Times New Roman" w:cs="Arial"/>
          <w:b/>
          <w:i/>
          <w:color w:val="000000"/>
          <w:szCs w:val="22"/>
        </w:rPr>
        <w:t xml:space="preserve"> </w:t>
      </w:r>
      <w:r w:rsidR="00243B80">
        <w:rPr>
          <w:rFonts w:ascii="Times New Roman" w:hAnsi="Times New Roman"/>
          <w:b/>
          <w:color w:val="000000"/>
          <w:szCs w:val="22"/>
        </w:rPr>
        <w:t>do 12</w:t>
      </w:r>
      <w:r w:rsidRPr="008D67A0">
        <w:rPr>
          <w:rFonts w:ascii="Times New Roman" w:hAnsi="Times New Roman"/>
          <w:b/>
          <w:color w:val="000000"/>
          <w:szCs w:val="22"/>
        </w:rPr>
        <w:t>.00 ure.</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2"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w:t>
      </w:r>
      <w:r w:rsidRPr="008D67A0">
        <w:rPr>
          <w:rFonts w:ascii="Times New Roman" w:hAnsi="Times New Roman"/>
          <w:szCs w:val="22"/>
        </w:rPr>
        <w:lastRenderedPageBreak/>
        <w:t xml:space="preserve">omejena na 200 MB na posamezno datoteko in 300 MB na celotno ponudbeno dokumentacijo – vse datoteke skupaj (v kolikor je potrebno naj ponudniki velikost datotek z ustreznim programom skrčijo). Dokumentacijo se »POSKENIRA«, zaželena je </w:t>
      </w:r>
      <w:proofErr w:type="spellStart"/>
      <w:r w:rsidRPr="008D67A0">
        <w:rPr>
          <w:rFonts w:ascii="Times New Roman" w:hAnsi="Times New Roman"/>
          <w:szCs w:val="22"/>
        </w:rPr>
        <w:t>pdf</w:t>
      </w:r>
      <w:proofErr w:type="spellEnd"/>
      <w:r w:rsidRPr="008D67A0">
        <w:rPr>
          <w:rFonts w:ascii="Times New Roman" w:hAnsi="Times New Roman"/>
          <w:szCs w:val="22"/>
        </w:rPr>
        <w:t>. oblika. Zaželeno je, da naročnik celotno ponudbeno dokumentacijo s popisom in prilogami naloži v obliki enega »stisnjenega« dokumenta v *.</w:t>
      </w:r>
      <w:proofErr w:type="spellStart"/>
      <w:r w:rsidRPr="008D67A0">
        <w:rPr>
          <w:rFonts w:ascii="Times New Roman" w:hAnsi="Times New Roman"/>
          <w:szCs w:val="22"/>
        </w:rPr>
        <w:t>zip</w:t>
      </w:r>
      <w:proofErr w:type="spellEnd"/>
      <w:r w:rsidRPr="008D67A0">
        <w:rPr>
          <w:rFonts w:ascii="Times New Roman" w:hAnsi="Times New Roman"/>
          <w:szCs w:val="22"/>
        </w:rPr>
        <w:t xml:space="preserve">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3"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w:t>
      </w:r>
      <w:proofErr w:type="spellStart"/>
      <w:r w:rsidRPr="008D67A0">
        <w:rPr>
          <w:rFonts w:ascii="Times New Roman" w:hAnsi="Times New Roman"/>
          <w:szCs w:val="22"/>
        </w:rPr>
        <w:t>požigosano</w:t>
      </w:r>
      <w:proofErr w:type="spellEnd"/>
      <w:r w:rsidRPr="008D67A0">
        <w:rPr>
          <w:rFonts w:ascii="Times New Roman" w:hAnsi="Times New Roman"/>
          <w:szCs w:val="22"/>
        </w:rPr>
        <w:t xml:space="preserve"> in podpisano naloži v informacijski sistem e-JN v razdelek »Druge priloge« v </w:t>
      </w:r>
      <w:proofErr w:type="spellStart"/>
      <w:r w:rsidRPr="008D67A0">
        <w:rPr>
          <w:rFonts w:ascii="Times New Roman" w:hAnsi="Times New Roman"/>
          <w:szCs w:val="22"/>
        </w:rPr>
        <w:t>pdf</w:t>
      </w:r>
      <w:proofErr w:type="spellEnd"/>
      <w:r w:rsidRPr="008D67A0">
        <w:rPr>
          <w:rFonts w:ascii="Times New Roman" w:hAnsi="Times New Roman"/>
          <w:szCs w:val="22"/>
        </w:rPr>
        <w:t>.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0147D8">
        <w:t>Odpiranje ponudb, obveščanj</w:t>
      </w:r>
      <w:r w:rsidR="00AD47D4" w:rsidRPr="000147D8">
        <w:t xml:space="preserve">e ponudnikov, dopustna ponudba in </w:t>
      </w:r>
      <w:r w:rsidR="002C3A6A" w:rsidRPr="000147D8">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746CC6" w:rsidRPr="00426EFE">
        <w:rPr>
          <w:rFonts w:ascii="Times New Roman" w:hAnsi="Times New Roman"/>
          <w:b/>
          <w:szCs w:val="22"/>
        </w:rPr>
        <w:t>5.6</w:t>
      </w:r>
      <w:r w:rsidR="0075025E" w:rsidRPr="00426EFE">
        <w:rPr>
          <w:rFonts w:ascii="Times New Roman" w:hAnsi="Times New Roman"/>
          <w:b/>
          <w:szCs w:val="22"/>
        </w:rPr>
        <w:t>.2026</w:t>
      </w:r>
      <w:r w:rsidR="0075025E">
        <w:rPr>
          <w:rFonts w:ascii="Times New Roman" w:hAnsi="Times New Roman"/>
          <w:szCs w:val="22"/>
        </w:rPr>
        <w:t xml:space="preserve"> </w:t>
      </w:r>
      <w:r w:rsidRPr="002C3A6A">
        <w:rPr>
          <w:rFonts w:ascii="Times New Roman" w:hAnsi="Times New Roman"/>
          <w:szCs w:val="22"/>
        </w:rPr>
        <w:t xml:space="preserve">in se bo začelo </w:t>
      </w:r>
      <w:r w:rsidR="00BD4AB9">
        <w:rPr>
          <w:rFonts w:ascii="Times New Roman" w:hAnsi="Times New Roman"/>
          <w:b/>
          <w:color w:val="000000"/>
          <w:szCs w:val="22"/>
        </w:rPr>
        <w:t>ob 13</w:t>
      </w:r>
      <w:r w:rsidR="003E2505">
        <w:rPr>
          <w:rFonts w:ascii="Times New Roman" w:hAnsi="Times New Roman"/>
          <w:b/>
          <w:color w:val="000000"/>
          <w:szCs w:val="22"/>
        </w:rPr>
        <w:t>.00</w:t>
      </w:r>
      <w:r w:rsidRPr="002C3A6A">
        <w:rPr>
          <w:rFonts w:ascii="Times New Roman" w:hAnsi="Times New Roman"/>
          <w:b/>
          <w:color w:val="000000"/>
          <w:szCs w:val="22"/>
        </w:rPr>
        <w:t xml:space="preserve"> uri</w:t>
      </w:r>
      <w:r w:rsidRPr="002C3A6A">
        <w:rPr>
          <w:rFonts w:ascii="Times New Roman" w:hAnsi="Times New Roman"/>
          <w:szCs w:val="22"/>
        </w:rPr>
        <w:t xml:space="preserve"> na spletnem naslovu </w:t>
      </w:r>
      <w:hyperlink r:id="rId24"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 xml:space="preserve">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w:t>
      </w:r>
      <w:r w:rsidRPr="000C160E">
        <w:rPr>
          <w:rFonts w:ascii="Times New Roman" w:hAnsi="Times New Roman"/>
          <w:szCs w:val="22"/>
        </w:rPr>
        <w:lastRenderedPageBreak/>
        <w:t>naročnik z objavo zapisnika o odpiranju ponudb v informacijskem sistemu e-JN izpolnil obveznosti 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Default="002C3A6A" w:rsidP="00C01AD7">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765DFB" w:rsidRPr="00F629F8" w:rsidRDefault="00765DFB" w:rsidP="00765DFB">
      <w:pPr>
        <w:pStyle w:val="Odstavekseznama"/>
        <w:numPr>
          <w:ilvl w:val="0"/>
          <w:numId w:val="0"/>
        </w:numPr>
        <w:spacing w:line="240" w:lineRule="auto"/>
        <w:ind w:left="720"/>
        <w:jc w:val="left"/>
        <w:rPr>
          <w:rFonts w:ascii="Times New Roman" w:hAnsi="Times New Roman"/>
        </w:rPr>
      </w:pPr>
    </w:p>
    <w:p w:rsidR="002C3A6A" w:rsidRPr="002C3A6A" w:rsidRDefault="00C01AD7" w:rsidP="00304279">
      <w:pPr>
        <w:pStyle w:val="Naslov3"/>
        <w:numPr>
          <w:ilvl w:val="0"/>
          <w:numId w:val="0"/>
        </w:numPr>
        <w:ind w:left="360" w:hanging="360"/>
      </w:pPr>
      <w:bookmarkStart w:id="30" w:name="_Toc535782175"/>
      <w:r>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4B10D5"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ne sklenitve pogodbe.</w:t>
      </w:r>
    </w:p>
    <w:p w:rsidR="005444AC" w:rsidRPr="00B85D45" w:rsidRDefault="005444AC"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w:t>
      </w:r>
      <w:r w:rsidR="002C3A6A" w:rsidRPr="003F3456">
        <w:rPr>
          <w:rFonts w:ascii="Times New Roman" w:hAnsi="Times New Roman"/>
          <w:szCs w:val="22"/>
        </w:rPr>
        <w:t xml:space="preserve">do </w:t>
      </w:r>
      <w:r w:rsidR="009F66FC" w:rsidRPr="00426EFE">
        <w:rPr>
          <w:rFonts w:ascii="Times New Roman" w:hAnsi="Times New Roman"/>
          <w:b/>
          <w:szCs w:val="22"/>
        </w:rPr>
        <w:t>3</w:t>
      </w:r>
      <w:r w:rsidR="00391E01" w:rsidRPr="00426EFE">
        <w:rPr>
          <w:rFonts w:ascii="Times New Roman" w:hAnsi="Times New Roman"/>
          <w:b/>
          <w:color w:val="000000"/>
          <w:szCs w:val="22"/>
        </w:rPr>
        <w:t>0.6.2027</w:t>
      </w:r>
      <w:r w:rsidR="00375735" w:rsidRPr="00426EFE">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lastRenderedPageBreak/>
        <w:t xml:space="preserve">1.2.15 </w:t>
      </w:r>
      <w:r w:rsidR="002C3A6A" w:rsidRPr="00C56545">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7229C3">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bo sodeloval pri izvedbi javnega naročila in za tem obrazcem predložiti </w:t>
      </w:r>
      <w:r w:rsidRPr="00774A33">
        <w:rPr>
          <w:rFonts w:ascii="Times New Roman" w:eastAsia="Calibri" w:hAnsi="Times New Roman"/>
        </w:rPr>
        <w:t>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E007A2" w:rsidRPr="002C3A6A" w:rsidRDefault="00E007A2" w:rsidP="00BD440B">
      <w:pPr>
        <w:autoSpaceDE w:val="0"/>
        <w:autoSpaceDN w:val="0"/>
        <w:adjustRightInd w:val="0"/>
        <w:spacing w:line="240" w:lineRule="auto"/>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lastRenderedPageBreak/>
        <w:t xml:space="preserve">Povzetek predračuna rekapitulacija </w:t>
      </w:r>
      <w:r w:rsidR="002C3A6A" w:rsidRPr="00C1144C">
        <w:rPr>
          <w:rFonts w:ascii="Times New Roman" w:hAnsi="Times New Roman"/>
          <w:szCs w:val="22"/>
        </w:rPr>
        <w:t>(OBR-2) in Specifikacijo predračuna (OBR-2a),</w:t>
      </w:r>
    </w:p>
    <w:p w:rsidR="00F339FC" w:rsidRPr="00C1144C" w:rsidRDefault="007A4389" w:rsidP="008C61CF">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F339FC" w:rsidRPr="00F339FC">
        <w:rPr>
          <w:rFonts w:ascii="Times New Roman" w:hAnsi="Times New Roman"/>
          <w:szCs w:val="22"/>
        </w:rPr>
        <w:t>o dobavi in obračunavanju električne energije</w:t>
      </w:r>
      <w:r w:rsidR="00F339FC">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3947EC">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w:t>
      </w:r>
      <w:proofErr w:type="spellStart"/>
      <w:r w:rsidRPr="00ED316C">
        <w:rPr>
          <w:rFonts w:ascii="Times New Roman" w:eastAsia="MS PGothic" w:hAnsi="Times New Roman"/>
          <w:kern w:val="24"/>
        </w:rPr>
        <w:t>podizvajanje</w:t>
      </w:r>
      <w:proofErr w:type="spellEnd"/>
      <w:r w:rsidRPr="00ED316C">
        <w:rPr>
          <w:rFonts w:ascii="Times New Roman" w:eastAsia="MS PGothic" w:hAnsi="Times New Roman"/>
          <w:kern w:val="24"/>
        </w:rPr>
        <w:t xml:space="preserv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lastRenderedPageBreak/>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Za vsakega podizvajalca mora predložiti </w:t>
      </w:r>
      <w:r w:rsidRPr="00277CDA">
        <w:rPr>
          <w:rFonts w:ascii="Times New Roman" w:hAnsi="Times New Roman"/>
          <w:szCs w:val="22"/>
        </w:rPr>
        <w:t>tudi:</w:t>
      </w:r>
    </w:p>
    <w:p w:rsidR="002C3A6A" w:rsidRPr="00F339FC" w:rsidRDefault="00F339FC" w:rsidP="00253E52">
      <w:pPr>
        <w:numPr>
          <w:ilvl w:val="0"/>
          <w:numId w:val="30"/>
        </w:numPr>
        <w:spacing w:line="240" w:lineRule="auto"/>
        <w:jc w:val="left"/>
        <w:rPr>
          <w:rFonts w:ascii="Times New Roman" w:hAnsi="Times New Roman"/>
          <w:szCs w:val="22"/>
        </w:rPr>
      </w:pPr>
      <w:r w:rsidRPr="001C2538">
        <w:rPr>
          <w:rFonts w:ascii="Times New Roman" w:hAnsi="Times New Roman"/>
          <w:szCs w:val="22"/>
        </w:rPr>
        <w:t>(OBR-3) oziroma i</w:t>
      </w:r>
      <w:r w:rsidR="002C3A6A" w:rsidRPr="001C2538">
        <w:rPr>
          <w:rFonts w:ascii="Times New Roman" w:hAnsi="Times New Roman"/>
          <w:szCs w:val="22"/>
        </w:rPr>
        <w:t>zpolnjen obrazec ESPD za podizvajalca</w:t>
      </w:r>
      <w:r w:rsidR="002C3A6A" w:rsidRPr="00F339FC">
        <w:rPr>
          <w:rFonts w:ascii="Times New Roman" w:hAnsi="Times New Roman"/>
          <w:szCs w:val="22"/>
        </w:rPr>
        <w:t>;</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CD60AB" w:rsidRDefault="002C3A6A" w:rsidP="00253E52">
      <w:pPr>
        <w:numPr>
          <w:ilvl w:val="0"/>
          <w:numId w:val="30"/>
        </w:numPr>
        <w:spacing w:line="240" w:lineRule="auto"/>
        <w:jc w:val="left"/>
        <w:rPr>
          <w:rFonts w:ascii="Times New Roman" w:hAnsi="Times New Roman"/>
          <w:szCs w:val="22"/>
        </w:rPr>
      </w:pPr>
      <w:r w:rsidRPr="00CD60AB">
        <w:rPr>
          <w:rFonts w:ascii="Times New Roman" w:hAnsi="Times New Roman"/>
          <w:szCs w:val="22"/>
        </w:rPr>
        <w:t>Pooblastilo za pridobitev potrdila iz kazenske evidence – za fizi</w:t>
      </w:r>
      <w:r w:rsidR="000B051E" w:rsidRPr="00CD60AB">
        <w:rPr>
          <w:rFonts w:ascii="Times New Roman" w:hAnsi="Times New Roman"/>
          <w:szCs w:val="22"/>
        </w:rPr>
        <w:t>čne osebe in pravne osebe (OBR-6</w:t>
      </w:r>
      <w:r w:rsidRPr="00CD60AB">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5"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w:t>
            </w:r>
            <w:proofErr w:type="spellStart"/>
            <w:r w:rsidRPr="00B2038F">
              <w:rPr>
                <w:rFonts w:ascii="Times New Roman" w:hAnsi="Times New Roman"/>
                <w:b/>
                <w:sz w:val="15"/>
                <w:szCs w:val="15"/>
              </w:rPr>
              <w:t>pdf</w:t>
            </w:r>
            <w:proofErr w:type="spellEnd"/>
            <w:r w:rsidRPr="00B2038F">
              <w:rPr>
                <w:rFonts w:ascii="Times New Roman" w:hAnsi="Times New Roman"/>
                <w:b/>
                <w:sz w:val="15"/>
                <w:szCs w:val="15"/>
              </w:rPr>
              <w:t xml:space="preserve">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ostali 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8B2586" w:rsidP="00991C65">
            <w:pPr>
              <w:spacing w:line="240" w:lineRule="auto"/>
              <w:rPr>
                <w:rFonts w:ascii="Times New Roman" w:hAnsi="Times New Roman"/>
                <w:b/>
                <w:sz w:val="15"/>
                <w:szCs w:val="15"/>
              </w:rPr>
            </w:pPr>
            <w:r>
              <w:rPr>
                <w:rFonts w:ascii="Times New Roman" w:hAnsi="Times New Roman"/>
                <w:b/>
                <w:sz w:val="15"/>
                <w:szCs w:val="15"/>
              </w:rPr>
              <w:t xml:space="preserve">Izjava o </w:t>
            </w:r>
            <w:r w:rsidR="00091E0D" w:rsidRPr="00091E0D">
              <w:rPr>
                <w:rFonts w:ascii="Times New Roman" w:hAnsi="Times New Roman"/>
                <w:b/>
                <w:sz w:val="15"/>
                <w:szCs w:val="15"/>
              </w:rPr>
              <w:t>dobavi in obračunavanju električne energije</w:t>
            </w:r>
            <w:r w:rsidR="00091E0D">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8A7472">
              <w:rPr>
                <w:rFonts w:ascii="Times New Roman" w:hAnsi="Times New Roman"/>
                <w:b/>
                <w:sz w:val="15"/>
                <w:szCs w:val="15"/>
              </w:rPr>
              <w:t>Pooblastilo za pridobitev poda</w:t>
            </w:r>
            <w:r w:rsidR="00793414" w:rsidRPr="008A7472">
              <w:rPr>
                <w:rFonts w:ascii="Times New Roman" w:hAnsi="Times New Roman"/>
                <w:b/>
                <w:sz w:val="15"/>
                <w:szCs w:val="15"/>
              </w:rPr>
              <w:t>tkov iz kazenske evidence (OBR-6</w:t>
            </w:r>
            <w:r w:rsidRPr="008A7472">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lastRenderedPageBreak/>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lastRenderedPageBreak/>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0F15D3">
        <w:rPr>
          <w:rFonts w:ascii="Times New Roman" w:eastAsia="Calibri" w:hAnsi="Times New Roman"/>
          <w:szCs w:val="22"/>
          <w:lang w:eastAsia="en-US"/>
        </w:rPr>
        <w:t>Ponudnik mora izpolnjevati vse v tej točki navedene pogoje.</w:t>
      </w:r>
      <w:r w:rsidRPr="002C3A6A">
        <w:rPr>
          <w:rFonts w:ascii="Times New Roman" w:eastAsia="Calibri" w:hAnsi="Times New Roman"/>
          <w:szCs w:val="22"/>
          <w:lang w:eastAsia="en-US"/>
        </w:rPr>
        <w:t xml:space="preserv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lahko dokazila o neobstoju razlogov za izključitev iz točke 2.1 teh navodil in dokazila o izpolnjevanju pogojev za sodelovanje iz točke 2.2 teh navodil in drugih pogojev iz točke 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FF47DF" w:rsidRDefault="00FF47DF" w:rsidP="00C01AD7">
      <w:pPr>
        <w:spacing w:line="240" w:lineRule="auto"/>
        <w:rPr>
          <w:rFonts w:ascii="Times New Roman" w:hAnsi="Times New Roman"/>
          <w:b/>
          <w:szCs w:val="22"/>
        </w:rPr>
      </w:pPr>
    </w:p>
    <w:p w:rsidR="00C86EAD" w:rsidRDefault="00C86EAD" w:rsidP="00C01AD7">
      <w:pPr>
        <w:spacing w:line="240" w:lineRule="auto"/>
        <w:rPr>
          <w:rFonts w:ascii="Times New Roman" w:hAnsi="Times New Roman"/>
          <w:b/>
          <w:szCs w:val="22"/>
        </w:rPr>
      </w:pPr>
    </w:p>
    <w:p w:rsidR="00C86EAD" w:rsidRDefault="00C86EAD" w:rsidP="00C01AD7">
      <w:pPr>
        <w:spacing w:line="240" w:lineRule="auto"/>
        <w:rPr>
          <w:rFonts w:ascii="Times New Roman" w:hAnsi="Times New Roman"/>
          <w:b/>
          <w:szCs w:val="22"/>
        </w:rPr>
      </w:pPr>
    </w:p>
    <w:p w:rsidR="00C86EAD" w:rsidRPr="002C3A6A" w:rsidRDefault="00C86EAD"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lastRenderedPageBreak/>
        <w:t xml:space="preserve">2.1 </w:t>
      </w:r>
      <w:r w:rsidR="002C3A6A" w:rsidRPr="00CF0F59">
        <w:t>Razlogi za izključitev</w:t>
      </w:r>
      <w:bookmarkEnd w:id="39"/>
    </w:p>
    <w:p w:rsidR="002C3A6A" w:rsidRPr="002C3A6A" w:rsidRDefault="002C3A6A" w:rsidP="00C01AD7">
      <w:pPr>
        <w:spacing w:line="240" w:lineRule="auto"/>
        <w:rPr>
          <w:rFonts w:ascii="Times New Roman" w:hAnsi="Times New Roman"/>
          <w:szCs w:val="22"/>
        </w:rPr>
      </w:pPr>
    </w:p>
    <w:p w:rsidR="00430F99"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 xml:space="preserve">in 6. odstavkom 75. člena </w:t>
      </w:r>
      <w:r w:rsidR="002C5A5D" w:rsidRPr="00DC7F7D">
        <w:rPr>
          <w:rFonts w:ascii="Times New Roman" w:hAnsi="Times New Roman"/>
          <w:szCs w:val="22"/>
        </w:rPr>
        <w:t>ZJN-3</w:t>
      </w:r>
      <w:r w:rsidRPr="00DC7F7D">
        <w:rPr>
          <w:rFonts w:ascii="Times New Roman" w:hAnsi="Times New Roman"/>
          <w:szCs w:val="22"/>
        </w:rPr>
        <w:t>.</w:t>
      </w:r>
      <w:r w:rsidRPr="002C3A6A">
        <w:rPr>
          <w:rFonts w:ascii="Times New Roman" w:hAnsi="Times New Roman"/>
          <w:szCs w:val="22"/>
        </w:rPr>
        <w:t xml:space="preserve"> </w:t>
      </w:r>
    </w:p>
    <w:p w:rsidR="00430F99" w:rsidRPr="00430F99" w:rsidRDefault="00430F99" w:rsidP="00C01AD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CC7763">
        <w:trPr>
          <w:trHeight w:val="393"/>
        </w:trPr>
        <w:tc>
          <w:tcPr>
            <w:tcW w:w="6205" w:type="dxa"/>
            <w:shd w:val="clear" w:color="auto" w:fill="F4B083"/>
            <w:vAlign w:val="center"/>
          </w:tcPr>
          <w:p w:rsidR="002C3A6A" w:rsidRPr="002C3A6A" w:rsidRDefault="002C3A6A" w:rsidP="00245114">
            <w:pPr>
              <w:spacing w:line="240" w:lineRule="auto"/>
              <w:jc w:val="left"/>
              <w:rPr>
                <w:rFonts w:ascii="Times New Roman" w:hAnsi="Times New Roman"/>
                <w:b/>
                <w:sz w:val="18"/>
                <w:szCs w:val="18"/>
              </w:rPr>
            </w:pPr>
            <w:r w:rsidRPr="005B75D0">
              <w:rPr>
                <w:rFonts w:ascii="Times New Roman" w:hAnsi="Times New Roman"/>
                <w:b/>
                <w:sz w:val="18"/>
                <w:szCs w:val="18"/>
              </w:rPr>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A77BCE">
        <w:trPr>
          <w:trHeight w:val="3563"/>
        </w:trPr>
        <w:tc>
          <w:tcPr>
            <w:tcW w:w="6205" w:type="dxa"/>
            <w:shd w:val="clear" w:color="auto" w:fill="auto"/>
            <w:vAlign w:val="center"/>
          </w:tcPr>
          <w:p w:rsidR="001527CA" w:rsidRPr="005F0F4B" w:rsidRDefault="001527CA" w:rsidP="005F0F4B">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AB147B" w:rsidRPr="00AB147B">
              <w:rPr>
                <w:rFonts w:ascii="Times New Roman" w:hAnsi="Times New Roman"/>
                <w:sz w:val="18"/>
                <w:szCs w:val="18"/>
              </w:rPr>
              <w:t>(</w:t>
            </w:r>
            <w:r w:rsidR="005F0F4B" w:rsidRPr="005F0F4B">
              <w:rPr>
                <w:rFonts w:ascii="Times New Roman" w:hAnsi="Times New Roman"/>
                <w:sz w:val="18"/>
                <w:szCs w:val="18"/>
              </w:rPr>
              <w:t xml:space="preserve">Uradni list RS, št. 50/12 – uradno prečiščeno besedilo, 54/15, 6/16 – </w:t>
            </w:r>
            <w:proofErr w:type="spellStart"/>
            <w:r w:rsidR="005F0F4B" w:rsidRPr="005F0F4B">
              <w:rPr>
                <w:rFonts w:ascii="Times New Roman" w:hAnsi="Times New Roman"/>
                <w:sz w:val="18"/>
                <w:szCs w:val="18"/>
              </w:rPr>
              <w:t>popr</w:t>
            </w:r>
            <w:proofErr w:type="spellEnd"/>
            <w:r w:rsidR="005F0F4B" w:rsidRPr="005F0F4B">
              <w:rPr>
                <w:rFonts w:ascii="Times New Roman" w:hAnsi="Times New Roman"/>
                <w:sz w:val="18"/>
                <w:szCs w:val="18"/>
              </w:rPr>
              <w:t xml:space="preserve">., 38/16, 27/17, 23/20, 91/20, 95/21, 186/21, 105/22 – ZZNŠPP, 16/23 in 107/24 – </w:t>
            </w:r>
            <w:proofErr w:type="spellStart"/>
            <w:r w:rsidR="005F0F4B" w:rsidRPr="005F0F4B">
              <w:rPr>
                <w:rFonts w:ascii="Times New Roman" w:hAnsi="Times New Roman"/>
                <w:sz w:val="18"/>
                <w:szCs w:val="18"/>
              </w:rPr>
              <w:t>odl</w:t>
            </w:r>
            <w:proofErr w:type="spellEnd"/>
            <w:r w:rsidR="005F0F4B" w:rsidRPr="005F0F4B">
              <w:rPr>
                <w:rFonts w:ascii="Times New Roman" w:hAnsi="Times New Roman"/>
                <w:sz w:val="18"/>
                <w:szCs w:val="18"/>
              </w:rPr>
              <w:t>. US</w:t>
            </w:r>
            <w:r w:rsidR="00AB147B" w:rsidRPr="005F0F4B">
              <w:rPr>
                <w:rFonts w:ascii="Times New Roman" w:hAnsi="Times New Roman"/>
                <w:sz w:val="18"/>
                <w:szCs w:val="18"/>
              </w:rPr>
              <w:t xml:space="preserve">) </w:t>
            </w:r>
            <w:r w:rsidRPr="005F0F4B">
              <w:rPr>
                <w:rFonts w:ascii="Times New Roman" w:hAnsi="Times New Roman"/>
                <w:sz w:val="18"/>
                <w:szCs w:val="18"/>
              </w:rPr>
              <w:t>in taksativno našteta v 75. členu ZJN-3.</w:t>
            </w:r>
          </w:p>
          <w:p w:rsidR="0063070D" w:rsidRDefault="0063070D" w:rsidP="001527CA">
            <w:pPr>
              <w:spacing w:line="240" w:lineRule="auto"/>
              <w:rPr>
                <w:rFonts w:ascii="Times New Roman" w:hAnsi="Times New Roman"/>
                <w:sz w:val="18"/>
                <w:szCs w:val="18"/>
              </w:rPr>
            </w:pPr>
          </w:p>
          <w:p w:rsidR="001527CA" w:rsidRPr="0063070D" w:rsidRDefault="0063070D" w:rsidP="001527CA">
            <w:pPr>
              <w:spacing w:line="240" w:lineRule="auto"/>
              <w:rPr>
                <w:rFonts w:ascii="Times New Roman" w:hAnsi="Times New Roman"/>
                <w:b/>
                <w:sz w:val="18"/>
                <w:szCs w:val="18"/>
              </w:rPr>
            </w:pPr>
            <w:r w:rsidRPr="0063070D">
              <w:rPr>
                <w:rFonts w:ascii="Times New Roman" w:hAnsi="Times New Roman"/>
                <w:b/>
                <w:sz w:val="18"/>
                <w:szCs w:val="18"/>
              </w:rPr>
              <w:t>Ne glede na 1 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p w:rsidR="0063070D" w:rsidRDefault="0063070D" w:rsidP="001527CA">
            <w:pPr>
              <w:spacing w:line="240" w:lineRule="auto"/>
              <w:rPr>
                <w:rFonts w:ascii="Times New Roman" w:hAnsi="Times New Roman"/>
                <w:b/>
                <w:sz w:val="18"/>
                <w:szCs w:val="18"/>
                <w:u w:val="single"/>
              </w:rPr>
            </w:pPr>
          </w:p>
          <w:p w:rsidR="001527CA" w:rsidRDefault="001527CA" w:rsidP="001527CA">
            <w:pPr>
              <w:spacing w:line="240" w:lineRule="auto"/>
              <w:rPr>
                <w:rFonts w:ascii="Times New Roman" w:hAnsi="Times New Roman"/>
                <w:b/>
                <w:sz w:val="18"/>
                <w:szCs w:val="18"/>
                <w:u w:val="single"/>
              </w:rPr>
            </w:pPr>
            <w:r w:rsidRPr="00FA733B">
              <w:rPr>
                <w:rFonts w:ascii="Times New Roman" w:hAnsi="Times New Roman"/>
                <w:b/>
                <w:sz w:val="18"/>
                <w:szCs w:val="18"/>
                <w:u w:val="single"/>
              </w:rPr>
              <w:t xml:space="preserve">V kolikor je gospodarski subjekt v položaju iz </w:t>
            </w:r>
            <w:r w:rsidR="00866118">
              <w:rPr>
                <w:rFonts w:ascii="Times New Roman" w:hAnsi="Times New Roman"/>
                <w:b/>
                <w:sz w:val="18"/>
                <w:szCs w:val="18"/>
                <w:u w:val="single"/>
              </w:rPr>
              <w:t xml:space="preserve">1 </w:t>
            </w:r>
            <w:r w:rsidR="00E154DC">
              <w:rPr>
                <w:rFonts w:ascii="Times New Roman" w:hAnsi="Times New Roman"/>
                <w:b/>
                <w:sz w:val="18"/>
                <w:szCs w:val="18"/>
                <w:u w:val="single"/>
              </w:rPr>
              <w:t>točke</w:t>
            </w:r>
            <w:r w:rsidRPr="00FA733B">
              <w:rPr>
                <w:rFonts w:ascii="Times New Roman" w:hAnsi="Times New Roman"/>
                <w:b/>
                <w:sz w:val="18"/>
                <w:szCs w:val="18"/>
                <w:u w:val="single"/>
              </w:rPr>
              <w:t>, lahko naročniku v skladu z 9. odstavkom 75. člena ZJN-3 predloži dokazila</w:t>
            </w:r>
            <w:r w:rsidR="002A5755">
              <w:rPr>
                <w:rFonts w:ascii="Times New Roman" w:hAnsi="Times New Roman"/>
                <w:b/>
                <w:sz w:val="18"/>
                <w:szCs w:val="18"/>
                <w:u w:val="single"/>
              </w:rPr>
              <w:t xml:space="preserve"> </w:t>
            </w:r>
            <w:r w:rsidR="005B75D0">
              <w:rPr>
                <w:rFonts w:ascii="Times New Roman" w:hAnsi="Times New Roman"/>
                <w:b/>
                <w:sz w:val="18"/>
                <w:szCs w:val="18"/>
                <w:u w:val="single"/>
              </w:rPr>
              <w:t xml:space="preserve">najkasneje do roka za oddajo </w:t>
            </w:r>
            <w:r w:rsidR="002A5755" w:rsidRPr="002A5755">
              <w:rPr>
                <w:rFonts w:ascii="Times New Roman" w:hAnsi="Times New Roman"/>
                <w:b/>
                <w:sz w:val="18"/>
                <w:szCs w:val="18"/>
                <w:u w:val="single"/>
              </w:rPr>
              <w:t>ponudb</w:t>
            </w:r>
            <w:r w:rsidRPr="00FA733B">
              <w:rPr>
                <w:rFonts w:ascii="Times New Roman" w:hAnsi="Times New Roman"/>
                <w:b/>
                <w:sz w:val="18"/>
                <w:szCs w:val="18"/>
                <w:u w:val="single"/>
              </w:rPr>
              <w:t>, da je sprejel zadostne ukrepe, s katerimi lahko dokaže svojo zanesljivost kljub obstoju razlogov za izključitev.</w:t>
            </w: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9B01F3">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9B01F3">
              <w:rPr>
                <w:rFonts w:ascii="Times New Roman" w:hAnsi="Times New Roman"/>
                <w:color w:val="000000"/>
                <w:sz w:val="18"/>
                <w:szCs w:val="18"/>
              </w:rPr>
              <w:t xml:space="preserve">je ponudbe.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Default="002C3A6A" w:rsidP="00253E52">
            <w:pPr>
              <w:numPr>
                <w:ilvl w:val="0"/>
                <w:numId w:val="18"/>
              </w:numPr>
              <w:spacing w:line="240" w:lineRule="auto"/>
              <w:rPr>
                <w:rFonts w:ascii="Times New Roman" w:hAnsi="Times New Roman"/>
                <w:iCs/>
                <w:sz w:val="18"/>
                <w:szCs w:val="18"/>
              </w:rPr>
            </w:pPr>
            <w:r w:rsidRPr="00183080">
              <w:rPr>
                <w:rFonts w:ascii="Times New Roman" w:hAnsi="Times New Roman"/>
                <w:iCs/>
                <w:sz w:val="18"/>
                <w:szCs w:val="18"/>
              </w:rPr>
              <w:t>Naročnik</w:t>
            </w:r>
            <w:r w:rsidRPr="002C3A6A">
              <w:rPr>
                <w:rFonts w:ascii="Times New Roman" w:hAnsi="Times New Roman"/>
                <w:iCs/>
                <w:sz w:val="18"/>
                <w:szCs w:val="18"/>
              </w:rPr>
              <w:t xml:space="preserve">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D82D88">
              <w:rPr>
                <w:rFonts w:ascii="Times New Roman" w:hAnsi="Times New Roman"/>
                <w:iCs/>
                <w:sz w:val="18"/>
                <w:szCs w:val="18"/>
              </w:rPr>
              <w:t>.</w:t>
            </w:r>
          </w:p>
          <w:p w:rsidR="00FA733B" w:rsidRDefault="00FA733B" w:rsidP="00FA733B">
            <w:pPr>
              <w:spacing w:line="240" w:lineRule="auto"/>
              <w:rPr>
                <w:rFonts w:ascii="Times New Roman" w:hAnsi="Times New Roman"/>
                <w:iCs/>
                <w:sz w:val="18"/>
                <w:szCs w:val="18"/>
              </w:rPr>
            </w:pPr>
          </w:p>
          <w:p w:rsidR="00FA733B" w:rsidRPr="00FA733B" w:rsidRDefault="00FA733B" w:rsidP="00B94B42">
            <w:pPr>
              <w:spacing w:line="240" w:lineRule="auto"/>
              <w:rPr>
                <w:rFonts w:ascii="Times New Roman" w:hAnsi="Times New Roman"/>
                <w:b/>
                <w:iCs/>
                <w:sz w:val="18"/>
                <w:szCs w:val="18"/>
                <w:u w:val="single"/>
              </w:rPr>
            </w:pPr>
            <w:r w:rsidRPr="00FA733B">
              <w:rPr>
                <w:rFonts w:ascii="Times New Roman" w:hAnsi="Times New Roman"/>
                <w:b/>
                <w:iCs/>
                <w:sz w:val="18"/>
                <w:szCs w:val="18"/>
                <w:u w:val="single"/>
              </w:rPr>
              <w:t xml:space="preserve">Ne glede na </w:t>
            </w:r>
            <w:r w:rsidR="00B94B42">
              <w:rPr>
                <w:rFonts w:ascii="Times New Roman" w:hAnsi="Times New Roman"/>
                <w:b/>
                <w:iCs/>
                <w:sz w:val="18"/>
                <w:szCs w:val="18"/>
                <w:u w:val="single"/>
              </w:rPr>
              <w:t xml:space="preserve">2 </w:t>
            </w:r>
            <w:r w:rsidRPr="00FA733B">
              <w:rPr>
                <w:rFonts w:ascii="Times New Roman" w:hAnsi="Times New Roman"/>
                <w:b/>
                <w:iCs/>
                <w:sz w:val="18"/>
                <w:szCs w:val="18"/>
                <w:u w:val="single"/>
              </w:rPr>
              <w:t>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D82D88">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00D82D88"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sidR="00E90A4F">
              <w:rPr>
                <w:rFonts w:ascii="Times New Roman" w:hAnsi="Times New Roman"/>
                <w:sz w:val="18"/>
                <w:szCs w:val="18"/>
              </w:rPr>
              <w:t xml:space="preserve"> iz postopkov javnega naročanja.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D64194" w:rsidRDefault="002C3A6A" w:rsidP="00D64194">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6C3B" w:rsidRDefault="00C86C3B" w:rsidP="00C86C3B">
            <w:pPr>
              <w:spacing w:line="240" w:lineRule="auto"/>
              <w:rPr>
                <w:rFonts w:ascii="Times New Roman" w:hAnsi="Times New Roman"/>
                <w:sz w:val="18"/>
                <w:szCs w:val="18"/>
              </w:rPr>
            </w:pPr>
          </w:p>
          <w:p w:rsidR="00C86C3B" w:rsidRPr="00C86C3B" w:rsidRDefault="00C86C3B" w:rsidP="00117645">
            <w:pPr>
              <w:spacing w:line="240" w:lineRule="auto"/>
              <w:rPr>
                <w:rFonts w:ascii="Times New Roman" w:hAnsi="Times New Roman"/>
                <w:b/>
                <w:sz w:val="18"/>
                <w:szCs w:val="18"/>
                <w:u w:val="single"/>
              </w:rPr>
            </w:pPr>
            <w:r w:rsidRPr="00C86C3B">
              <w:rPr>
                <w:rFonts w:ascii="Times New Roman" w:hAnsi="Times New Roman"/>
                <w:b/>
                <w:sz w:val="18"/>
                <w:szCs w:val="18"/>
                <w:u w:val="single"/>
              </w:rPr>
              <w:t xml:space="preserve">V kolikor je gospodarski subjekt v položaju iz </w:t>
            </w:r>
            <w:r w:rsidR="00117645">
              <w:rPr>
                <w:rFonts w:ascii="Times New Roman" w:hAnsi="Times New Roman"/>
                <w:b/>
                <w:sz w:val="18"/>
                <w:szCs w:val="18"/>
                <w:u w:val="single"/>
              </w:rPr>
              <w:t xml:space="preserve">4 </w:t>
            </w:r>
            <w:r w:rsidR="006140E7">
              <w:rPr>
                <w:rFonts w:ascii="Times New Roman" w:hAnsi="Times New Roman"/>
                <w:b/>
                <w:sz w:val="18"/>
                <w:szCs w:val="18"/>
                <w:u w:val="single"/>
              </w:rPr>
              <w:t>točke</w:t>
            </w:r>
            <w:r w:rsidRPr="00C86C3B">
              <w:rPr>
                <w:rFonts w:ascii="Times New Roman" w:hAnsi="Times New Roman"/>
                <w:b/>
                <w:sz w:val="18"/>
                <w:szCs w:val="18"/>
                <w:u w:val="single"/>
              </w:rPr>
              <w:t>, lahko naročniku v skladu z devetim odstavkom 75. člena ZJN-3 najkasneje do roka za oddajo ponudb predloži dokazila,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sidR="00770305">
              <w:rPr>
                <w:rFonts w:ascii="Times New Roman" w:hAnsi="Times New Roman"/>
                <w:iCs/>
                <w:sz w:val="18"/>
                <w:szCs w:val="18"/>
              </w:rPr>
              <w:t>erih (</w:t>
            </w:r>
            <w:r w:rsidR="00770305" w:rsidRPr="00240447">
              <w:rPr>
                <w:rFonts w:ascii="Times New Roman" w:hAnsi="Times New Roman"/>
                <w:iCs/>
                <w:sz w:val="18"/>
                <w:szCs w:val="18"/>
              </w:rPr>
              <w:t xml:space="preserve">6. </w:t>
            </w:r>
            <w:r w:rsidR="00E432D6" w:rsidRPr="00240447">
              <w:rPr>
                <w:rFonts w:ascii="Times New Roman" w:hAnsi="Times New Roman"/>
                <w:iCs/>
                <w:sz w:val="18"/>
                <w:szCs w:val="18"/>
              </w:rPr>
              <w:t>o</w:t>
            </w:r>
            <w:r w:rsidR="00770305" w:rsidRPr="00240447">
              <w:rPr>
                <w:rFonts w:ascii="Times New Roman" w:hAnsi="Times New Roman"/>
                <w:iCs/>
                <w:sz w:val="18"/>
                <w:szCs w:val="18"/>
              </w:rPr>
              <w:t>dstavek</w:t>
            </w:r>
            <w:r w:rsidR="00E432D6" w:rsidRPr="00240447">
              <w:rPr>
                <w:rFonts w:ascii="Times New Roman" w:hAnsi="Times New Roman"/>
                <w:iCs/>
                <w:sz w:val="18"/>
                <w:szCs w:val="18"/>
              </w:rPr>
              <w:t>,</w:t>
            </w:r>
            <w:r w:rsidR="00770305" w:rsidRPr="00240447">
              <w:rPr>
                <w:rFonts w:ascii="Times New Roman" w:hAnsi="Times New Roman"/>
                <w:iCs/>
                <w:sz w:val="18"/>
                <w:szCs w:val="18"/>
              </w:rPr>
              <w:t xml:space="preserve"> 75. člena ZJN-</w:t>
            </w:r>
            <w:r w:rsidR="00FB2C69" w:rsidRPr="00240447">
              <w:rPr>
                <w:rFonts w:ascii="Times New Roman" w:hAnsi="Times New Roman"/>
                <w:iCs/>
                <w:sz w:val="18"/>
                <w:szCs w:val="18"/>
              </w:rPr>
              <w:t>3</w:t>
            </w:r>
            <w:r w:rsidRPr="00240447">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 xml:space="preserve">drugega </w:t>
            </w:r>
            <w:r w:rsidR="003F2F9C">
              <w:rPr>
                <w:rFonts w:ascii="Times New Roman" w:hAnsi="Times New Roman"/>
                <w:sz w:val="18"/>
                <w:szCs w:val="18"/>
              </w:rPr>
              <w:lastRenderedPageBreak/>
              <w:t>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323ABC" w:rsidRDefault="002C3A6A" w:rsidP="00EA73E9">
            <w:pPr>
              <w:spacing w:line="240" w:lineRule="auto"/>
              <w:rPr>
                <w:rFonts w:ascii="Times New Roman" w:hAnsi="Times New Roman"/>
                <w:b/>
                <w:sz w:val="18"/>
                <w:szCs w:val="18"/>
                <w:u w:val="single"/>
              </w:rPr>
            </w:pPr>
            <w:r w:rsidRPr="00323ABC">
              <w:rPr>
                <w:rFonts w:ascii="Times New Roman" w:hAnsi="Times New Roman"/>
                <w:b/>
                <w:sz w:val="18"/>
                <w:szCs w:val="18"/>
                <w:u w:val="single"/>
              </w:rPr>
              <w:t>V kolikor je gospodarski subjekt v enem izmed položajev</w:t>
            </w:r>
            <w:r w:rsidR="00EA73E9">
              <w:rPr>
                <w:rFonts w:ascii="Times New Roman" w:hAnsi="Times New Roman"/>
                <w:b/>
                <w:sz w:val="18"/>
                <w:szCs w:val="18"/>
                <w:u w:val="single"/>
              </w:rPr>
              <w:t xml:space="preserve"> iz </w:t>
            </w:r>
            <w:r w:rsidR="00660786" w:rsidRPr="00323ABC">
              <w:rPr>
                <w:rFonts w:ascii="Times New Roman" w:hAnsi="Times New Roman"/>
                <w:b/>
                <w:sz w:val="18"/>
                <w:szCs w:val="18"/>
                <w:u w:val="single"/>
              </w:rPr>
              <w:t>5 točke</w:t>
            </w:r>
            <w:r w:rsidRPr="00323ABC">
              <w:rPr>
                <w:rFonts w:ascii="Times New Roman" w:hAnsi="Times New Roman"/>
                <w:b/>
                <w:sz w:val="18"/>
                <w:szCs w:val="18"/>
                <w:u w:val="single"/>
              </w:rPr>
              <w:t>, lahko naročniku v skladu</w:t>
            </w:r>
            <w:r w:rsidR="00DC020D" w:rsidRPr="00323ABC">
              <w:rPr>
                <w:rFonts w:ascii="Times New Roman" w:hAnsi="Times New Roman"/>
                <w:b/>
                <w:sz w:val="18"/>
                <w:szCs w:val="18"/>
                <w:u w:val="single"/>
              </w:rPr>
              <w:t xml:space="preserve"> z 9. odstavkom 75. člena ZJN-3</w:t>
            </w:r>
            <w:r w:rsidRPr="00323ABC">
              <w:rPr>
                <w:rFonts w:ascii="Times New Roman" w:hAnsi="Times New Roman"/>
                <w:b/>
                <w:sz w:val="18"/>
                <w:szCs w:val="18"/>
                <w:u w:val="single"/>
              </w:rPr>
              <w:t xml:space="preserve"> predloži dokazila</w:t>
            </w:r>
            <w:r w:rsidR="00323ABC" w:rsidRPr="00323ABC">
              <w:rPr>
                <w:rFonts w:ascii="Times New Roman" w:hAnsi="Times New Roman"/>
                <w:b/>
                <w:sz w:val="18"/>
                <w:szCs w:val="18"/>
                <w:u w:val="single"/>
              </w:rPr>
              <w:t xml:space="preserve"> najkasneje do roka za oddajo ponudb</w:t>
            </w:r>
            <w:r w:rsidRPr="00323ABC">
              <w:rPr>
                <w:rFonts w:ascii="Times New Roman" w:hAnsi="Times New Roman"/>
                <w:b/>
                <w:sz w:val="18"/>
                <w:szCs w:val="18"/>
                <w:u w:val="single"/>
              </w:rPr>
              <w:t>,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w:t>
            </w:r>
            <w:r w:rsidRPr="002C3A6A">
              <w:rPr>
                <w:rFonts w:ascii="Times New Roman" w:hAnsi="Times New Roman"/>
                <w:sz w:val="18"/>
                <w:szCs w:val="18"/>
              </w:rPr>
              <w:lastRenderedPageBreak/>
              <w:t>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754CF6">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191779">
        <w:trPr>
          <w:trHeight w:val="323"/>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1A5724">
        <w:trPr>
          <w:trHeight w:val="538"/>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40447" w:rsidRPr="00240447" w:rsidRDefault="00240447" w:rsidP="00240447"/>
    <w:p w:rsidR="002C3A6A" w:rsidRPr="0085470F" w:rsidRDefault="0085470F" w:rsidP="00304279">
      <w:pPr>
        <w:pStyle w:val="Naslov3"/>
        <w:numPr>
          <w:ilvl w:val="0"/>
          <w:numId w:val="0"/>
        </w:numPr>
        <w:ind w:left="360" w:hanging="360"/>
      </w:pPr>
      <w:r>
        <w:lastRenderedPageBreak/>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AE7492" w:rsidRPr="00AE7492" w:rsidRDefault="00C23D46" w:rsidP="00AE7492">
            <w:pPr>
              <w:spacing w:line="240" w:lineRule="auto"/>
              <w:rPr>
                <w:rFonts w:ascii="Times New Roman" w:hAnsi="Times New Roman"/>
                <w:b/>
                <w:iCs/>
                <w:color w:val="FF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7492" w:rsidRPr="00AE7492">
              <w:rPr>
                <w:rFonts w:ascii="Times New Roman" w:hAnsi="Times New Roman"/>
                <w:b/>
                <w:iCs/>
                <w:color w:val="FF0000"/>
                <w:sz w:val="18"/>
                <w:szCs w:val="18"/>
              </w:rPr>
              <w:t>Izjava ponudn</w:t>
            </w:r>
            <w:r w:rsidR="00AE7492">
              <w:rPr>
                <w:rFonts w:ascii="Times New Roman" w:hAnsi="Times New Roman"/>
                <w:b/>
                <w:iCs/>
                <w:color w:val="FF0000"/>
                <w:sz w:val="18"/>
                <w:szCs w:val="18"/>
              </w:rPr>
              <w:t xml:space="preserve">ika o sprejemu pogojev razpisne </w:t>
            </w:r>
            <w:r w:rsidR="00AE7492" w:rsidRPr="00AE7492">
              <w:rPr>
                <w:rFonts w:ascii="Times New Roman" w:hAnsi="Times New Roman"/>
                <w:b/>
                <w:iCs/>
                <w:color w:val="FF0000"/>
                <w:sz w:val="18"/>
                <w:szCs w:val="18"/>
              </w:rPr>
              <w:t>dokumentacije</w:t>
            </w:r>
            <w:r w:rsidR="00AE7492">
              <w:rPr>
                <w:rFonts w:ascii="Times New Roman" w:hAnsi="Times New Roman"/>
                <w:b/>
                <w:iCs/>
                <w:color w:val="FF0000"/>
                <w:sz w:val="18"/>
                <w:szCs w:val="18"/>
              </w:rPr>
              <w:t xml:space="preserve"> (OBR-4)</w:t>
            </w:r>
            <w:r w:rsidR="0084798B">
              <w:rPr>
                <w:rFonts w:ascii="Times New Roman" w:hAnsi="Times New Roman"/>
                <w:b/>
                <w:iCs/>
                <w:color w:val="FF0000"/>
                <w:sz w:val="18"/>
                <w:szCs w:val="18"/>
              </w:rPr>
              <w:t>.</w:t>
            </w:r>
          </w:p>
          <w:p w:rsidR="002C3A6A" w:rsidRPr="002C3A6A" w:rsidRDefault="002C3A6A" w:rsidP="00AE7492">
            <w:pPr>
              <w:spacing w:line="240" w:lineRule="auto"/>
              <w:rPr>
                <w:rFonts w:ascii="Times New Roman" w:hAnsi="Times New Roman"/>
                <w:iCs/>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960FA" w:rsidRPr="005960FA" w:rsidRDefault="005960FA" w:rsidP="005960FA">
      <w:bookmarkStart w:id="43" w:name="_Toc535782188"/>
    </w:p>
    <w:p w:rsidR="002C3A6A" w:rsidRPr="002C3A6A" w:rsidRDefault="0085470F" w:rsidP="00304279">
      <w:pPr>
        <w:pStyle w:val="Naslov3"/>
        <w:numPr>
          <w:ilvl w:val="0"/>
          <w:numId w:val="0"/>
        </w:numPr>
        <w:ind w:left="360" w:hanging="360"/>
      </w:pPr>
      <w:r>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F609EA">
        <w:trPr>
          <w:trHeight w:val="385"/>
        </w:trPr>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870537">
        <w:trPr>
          <w:trHeight w:val="742"/>
        </w:trPr>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B13F94" w:rsidP="00AE6F4C">
            <w:pPr>
              <w:spacing w:line="240" w:lineRule="auto"/>
              <w:rPr>
                <w:rFonts w:ascii="Times New Roman" w:hAnsi="Times New Roman"/>
                <w:b/>
                <w:iCs/>
                <w:color w:val="00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6F4C">
              <w:rPr>
                <w:rFonts w:ascii="Times New Roman" w:hAnsi="Times New Roman"/>
                <w:b/>
                <w:iCs/>
                <w:color w:val="FF0000"/>
                <w:sz w:val="18"/>
                <w:szCs w:val="18"/>
              </w:rPr>
              <w:t xml:space="preserve">Izjavo </w:t>
            </w:r>
            <w:r w:rsidRPr="00F63D00">
              <w:rPr>
                <w:rFonts w:ascii="Times New Roman" w:hAnsi="Times New Roman"/>
                <w:b/>
                <w:iCs/>
                <w:color w:val="FF0000"/>
                <w:sz w:val="18"/>
                <w:szCs w:val="18"/>
              </w:rPr>
              <w:t>o dobavi in obračunavanju električne energije (OBR-5).</w:t>
            </w:r>
          </w:p>
        </w:tc>
      </w:tr>
      <w:tr w:rsidR="002C3A6A" w:rsidRPr="002C3A6A" w:rsidTr="00870537">
        <w:trPr>
          <w:trHeight w:val="540"/>
        </w:trPr>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subjekt bo dobavljal  elekt</w:t>
            </w:r>
            <w:r w:rsidR="0001294D">
              <w:rPr>
                <w:rFonts w:ascii="Times New Roman" w:hAnsi="Times New Roman"/>
                <w:color w:val="000000"/>
                <w:sz w:val="18"/>
                <w:szCs w:val="18"/>
              </w:rPr>
              <w:t xml:space="preserve">rično energijo -  dnevno 24 ur </w:t>
            </w:r>
            <w:r w:rsidR="002C3A6A" w:rsidRPr="002C3A6A">
              <w:rPr>
                <w:rFonts w:ascii="Times New Roman" w:hAnsi="Times New Roman"/>
                <w:color w:val="000000"/>
                <w:sz w:val="18"/>
                <w:szCs w:val="18"/>
              </w:rPr>
              <w:t>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1002"/>
        </w:trPr>
        <w:tc>
          <w:tcPr>
            <w:tcW w:w="3264" w:type="pct"/>
            <w:shd w:val="clear" w:color="auto" w:fill="auto"/>
            <w:vAlign w:val="center"/>
          </w:tcPr>
          <w:p w:rsidR="002C3A6A" w:rsidRPr="008137B2" w:rsidRDefault="002C3A6A" w:rsidP="008137B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w:t>
            </w:r>
            <w:r w:rsidR="009D02AB">
              <w:rPr>
                <w:rFonts w:ascii="Times New Roman" w:hAnsi="Times New Roman"/>
                <w:color w:val="000000"/>
                <w:sz w:val="18"/>
                <w:szCs w:val="18"/>
              </w:rPr>
              <w:t xml:space="preserve">nik zagotavlja, da bo najmanj 55 </w:t>
            </w:r>
            <w:r w:rsidRPr="002C3A6A">
              <w:rPr>
                <w:rFonts w:ascii="Times New Roman" w:hAnsi="Times New Roman"/>
                <w:color w:val="000000"/>
                <w:sz w:val="18"/>
                <w:szCs w:val="18"/>
              </w:rPr>
              <w:t>%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w:t>
            </w:r>
            <w:r w:rsidR="008137B2" w:rsidRPr="008137B2">
              <w:rPr>
                <w:rFonts w:ascii="Times New Roman" w:hAnsi="Times New Roman"/>
                <w:bCs/>
                <w:color w:val="000000"/>
                <w:sz w:val="18"/>
                <w:szCs w:val="18"/>
              </w:rPr>
              <w:t>Uradni list RS, št. 51/17, 64/19, 121/21, 132/23 in 43/25</w:t>
            </w:r>
            <w:r w:rsidR="005A7B63" w:rsidRPr="008137B2">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974"/>
        </w:trPr>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w:t>
            </w:r>
            <w:r w:rsidR="0001294D">
              <w:rPr>
                <w:rFonts w:ascii="Times New Roman" w:hAnsi="Times New Roman"/>
                <w:color w:val="000000"/>
                <w:sz w:val="18"/>
                <w:szCs w:val="18"/>
              </w:rPr>
              <w:t>leta na račun naročnika unovčil</w:t>
            </w:r>
            <w:r w:rsidRPr="002C3A6A">
              <w:rPr>
                <w:rFonts w:ascii="Times New Roman" w:hAnsi="Times New Roman"/>
                <w:color w:val="000000"/>
                <w:sz w:val="18"/>
                <w:szCs w:val="18"/>
              </w:rPr>
              <w:t xml:space="preserve">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826A1E">
            <w:pPr>
              <w:numPr>
                <w:ilvl w:val="0"/>
                <w:numId w:val="31"/>
              </w:numPr>
              <w:spacing w:line="240" w:lineRule="auto"/>
              <w:rPr>
                <w:rFonts w:ascii="Times New Roman" w:hAnsi="Times New Roman"/>
                <w:color w:val="000000"/>
                <w:sz w:val="18"/>
                <w:szCs w:val="18"/>
              </w:rPr>
            </w:pPr>
            <w:r w:rsidRPr="000D31AE">
              <w:rPr>
                <w:rFonts w:ascii="Times New Roman" w:hAnsi="Times New Roman"/>
                <w:color w:val="000000"/>
                <w:sz w:val="18"/>
                <w:szCs w:val="18"/>
              </w:rPr>
              <w:t>Ponudnik</w:t>
            </w:r>
            <w:r>
              <w:rPr>
                <w:rFonts w:ascii="Times New Roman" w:hAnsi="Times New Roman"/>
                <w:color w:val="000000"/>
                <w:sz w:val="18"/>
                <w:szCs w:val="18"/>
              </w:rPr>
              <w:t xml:space="preserve">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612F84">
              <w:rPr>
                <w:rFonts w:ascii="Times New Roman" w:hAnsi="Times New Roman"/>
                <w:color w:val="000000"/>
                <w:sz w:val="18"/>
                <w:szCs w:val="18"/>
              </w:rPr>
              <w:t xml:space="preserve"> v obdobju 48</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00.000 k</w:t>
            </w:r>
            <w:r w:rsidR="002C3A6A" w:rsidRPr="002C3A6A">
              <w:rPr>
                <w:rFonts w:ascii="Times New Roman" w:hAnsi="Times New Roman"/>
                <w:color w:val="000000"/>
                <w:sz w:val="18"/>
                <w:szCs w:val="18"/>
              </w:rPr>
              <w:t xml:space="preserve">Wh električne energije. Upoštevane bodo reference, ki so izvedene od </w:t>
            </w:r>
            <w:r w:rsidR="004041B5" w:rsidRPr="00426EFE">
              <w:rPr>
                <w:rFonts w:ascii="Times New Roman" w:hAnsi="Times New Roman"/>
                <w:color w:val="000000"/>
                <w:sz w:val="18"/>
                <w:szCs w:val="18"/>
              </w:rPr>
              <w:t>1</w:t>
            </w:r>
            <w:r w:rsidR="002C3A6A" w:rsidRPr="00426EFE">
              <w:rPr>
                <w:rFonts w:ascii="Times New Roman" w:hAnsi="Times New Roman"/>
                <w:color w:val="000000"/>
                <w:sz w:val="18"/>
                <w:szCs w:val="18"/>
              </w:rPr>
              <w:t>.</w:t>
            </w:r>
            <w:r w:rsidR="001333EE" w:rsidRPr="00426EFE">
              <w:rPr>
                <w:rFonts w:ascii="Times New Roman" w:hAnsi="Times New Roman"/>
                <w:color w:val="000000"/>
                <w:sz w:val="18"/>
                <w:szCs w:val="18"/>
              </w:rPr>
              <w:t>1.2022</w:t>
            </w:r>
            <w:r w:rsidR="004041B5" w:rsidRPr="00426EFE">
              <w:rPr>
                <w:rFonts w:ascii="Times New Roman" w:hAnsi="Times New Roman"/>
                <w:color w:val="000000"/>
                <w:sz w:val="18"/>
                <w:szCs w:val="18"/>
              </w:rPr>
              <w:t xml:space="preserve"> do </w:t>
            </w:r>
            <w:r w:rsidR="00144AC5" w:rsidRPr="00426EFE">
              <w:rPr>
                <w:rFonts w:ascii="Times New Roman" w:hAnsi="Times New Roman"/>
                <w:color w:val="000000"/>
                <w:sz w:val="18"/>
                <w:szCs w:val="18"/>
              </w:rPr>
              <w:t>31.12</w:t>
            </w:r>
            <w:r w:rsidR="001333EE" w:rsidRPr="00426EFE">
              <w:rPr>
                <w:rFonts w:ascii="Times New Roman" w:hAnsi="Times New Roman"/>
                <w:color w:val="000000"/>
                <w:sz w:val="18"/>
                <w:szCs w:val="18"/>
              </w:rPr>
              <w:t>.2025</w:t>
            </w:r>
            <w:r w:rsidR="0081013E">
              <w:rPr>
                <w:rFonts w:ascii="Times New Roman" w:hAnsi="Times New Roman"/>
                <w:color w:val="000000"/>
                <w:sz w:val="18"/>
                <w:szCs w:val="18"/>
              </w:rPr>
              <w:t xml:space="preserve"> </w:t>
            </w:r>
            <w:r w:rsidR="0081013E" w:rsidRPr="00475FC5">
              <w:rPr>
                <w:rFonts w:ascii="Times New Roman" w:hAnsi="Times New Roman"/>
                <w:i/>
                <w:color w:val="000000"/>
                <w:sz w:val="18"/>
                <w:szCs w:val="18"/>
                <w:u w:val="single"/>
              </w:rPr>
              <w:t xml:space="preserve">oziroma izjemoma do </w:t>
            </w:r>
            <w:r w:rsidR="00510442" w:rsidRPr="00426EFE">
              <w:rPr>
                <w:rFonts w:ascii="Times New Roman" w:hAnsi="Times New Roman"/>
                <w:i/>
                <w:color w:val="000000"/>
                <w:sz w:val="18"/>
                <w:szCs w:val="18"/>
                <w:u w:val="single"/>
              </w:rPr>
              <w:t>4.6</w:t>
            </w:r>
            <w:r w:rsidR="007A648E" w:rsidRPr="00426EFE">
              <w:rPr>
                <w:rFonts w:ascii="Times New Roman" w:hAnsi="Times New Roman"/>
                <w:i/>
                <w:color w:val="000000"/>
                <w:sz w:val="18"/>
                <w:szCs w:val="18"/>
                <w:u w:val="single"/>
              </w:rPr>
              <w:t>.2026</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w:t>
            </w:r>
            <w:r w:rsidR="00826A1E">
              <w:rPr>
                <w:rFonts w:ascii="Times New Roman" w:hAnsi="Times New Roman"/>
                <w:color w:val="000000"/>
                <w:sz w:val="18"/>
                <w:szCs w:val="18"/>
              </w:rPr>
              <w:t xml:space="preserve">l </w:t>
            </w:r>
            <w:r w:rsidR="002F13F1">
              <w:rPr>
                <w:rFonts w:ascii="Times New Roman" w:hAnsi="Times New Roman"/>
                <w:color w:val="000000"/>
                <w:sz w:val="18"/>
                <w:szCs w:val="18"/>
              </w:rPr>
              <w:t xml:space="preserve">zahtevano </w:t>
            </w:r>
            <w:r w:rsidR="00352306">
              <w:rPr>
                <w:rFonts w:ascii="Times New Roman" w:hAnsi="Times New Roman"/>
                <w:color w:val="000000"/>
                <w:sz w:val="18"/>
                <w:szCs w:val="18"/>
              </w:rPr>
              <w:t xml:space="preserve">razpisano </w:t>
            </w:r>
            <w:r w:rsidR="00826A1E">
              <w:rPr>
                <w:rFonts w:ascii="Times New Roman" w:hAnsi="Times New Roman"/>
                <w:color w:val="000000"/>
                <w:sz w:val="18"/>
                <w:szCs w:val="18"/>
              </w:rPr>
              <w:t xml:space="preserve">količino električne energije </w:t>
            </w:r>
            <w:r w:rsidR="00826A1E" w:rsidRPr="00826A1E">
              <w:rPr>
                <w:rFonts w:ascii="Times New Roman" w:hAnsi="Times New Roman"/>
                <w:color w:val="000000"/>
                <w:sz w:val="18"/>
                <w:szCs w:val="18"/>
              </w:rPr>
              <w:t>(</w:t>
            </w:r>
            <w:r w:rsidR="00826A1E" w:rsidRPr="0055582F">
              <w:rPr>
                <w:rFonts w:ascii="Times New Roman" w:hAnsi="Times New Roman"/>
                <w:i/>
                <w:color w:val="000000"/>
                <w:sz w:val="18"/>
                <w:szCs w:val="18"/>
              </w:rPr>
              <w:t>oziroma izjemoma referenco za obdobje 5 mesecev za obdobje do</w:t>
            </w:r>
            <w:r w:rsidR="007A648E">
              <w:rPr>
                <w:rFonts w:ascii="Times New Roman" w:hAnsi="Times New Roman"/>
                <w:i/>
                <w:color w:val="000000"/>
                <w:sz w:val="18"/>
                <w:szCs w:val="18"/>
              </w:rPr>
              <w:t xml:space="preserve"> </w:t>
            </w:r>
            <w:r w:rsidR="00020198" w:rsidRPr="00426EFE">
              <w:rPr>
                <w:rFonts w:ascii="Times New Roman" w:hAnsi="Times New Roman"/>
                <w:i/>
                <w:color w:val="000000"/>
                <w:sz w:val="18"/>
                <w:szCs w:val="18"/>
              </w:rPr>
              <w:t>4.6</w:t>
            </w:r>
            <w:r w:rsidR="007A648E" w:rsidRPr="00426EFE">
              <w:rPr>
                <w:rFonts w:ascii="Times New Roman" w:hAnsi="Times New Roman"/>
                <w:i/>
                <w:color w:val="000000"/>
                <w:sz w:val="18"/>
                <w:szCs w:val="18"/>
              </w:rPr>
              <w:t>.2026</w:t>
            </w:r>
            <w:r w:rsidR="00826A1E" w:rsidRPr="00826A1E">
              <w:rPr>
                <w:rFonts w:ascii="Times New Roman" w:hAnsi="Times New Roman"/>
                <w:color w:val="000000"/>
                <w:sz w:val="18"/>
                <w:szCs w:val="18"/>
              </w:rPr>
              <w:t>)</w:t>
            </w:r>
            <w:r w:rsidR="00826A1E">
              <w:rPr>
                <w:rFonts w:ascii="Times New Roman" w:hAnsi="Times New Roman"/>
                <w:color w:val="000000"/>
                <w:sz w:val="18"/>
                <w:szCs w:val="18"/>
              </w:rPr>
              <w:t>.</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8653A4" w:rsidRPr="002C3A6A" w:rsidRDefault="008653A4"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70160E">
        <w:trPr>
          <w:trHeight w:val="1384"/>
        </w:trPr>
        <w:tc>
          <w:tcPr>
            <w:tcW w:w="4676" w:type="dxa"/>
            <w:shd w:val="clear" w:color="auto" w:fill="auto"/>
            <w:vAlign w:val="center"/>
          </w:tcPr>
          <w:p w:rsidR="002C3A6A" w:rsidRPr="0071753A" w:rsidRDefault="0071753A" w:rsidP="005F6FBF">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 xml:space="preserve">Ponudnik potrjuje, da ni povezan s funkcionarjem in po njegovem vedenju ni povezan z družinskim članom funkcionarja na način, določen v prvem odstavku 35. člena Zakona o integriteti in preprečevanju korupcije </w:t>
            </w:r>
            <w:r w:rsidR="005F6FBF" w:rsidRPr="005F6FBF">
              <w:rPr>
                <w:rFonts w:ascii="Times New Roman" w:hAnsi="Times New Roman"/>
                <w:sz w:val="18"/>
                <w:szCs w:val="18"/>
              </w:rPr>
              <w:t xml:space="preserve">(Uradni list RS, št. 69/11 – uradno prečiščeno besedilo, 158/20, 3/22 – </w:t>
            </w:r>
            <w:proofErr w:type="spellStart"/>
            <w:r w:rsidR="005F6FBF" w:rsidRPr="005F6FBF">
              <w:rPr>
                <w:rFonts w:ascii="Times New Roman" w:hAnsi="Times New Roman"/>
                <w:sz w:val="18"/>
                <w:szCs w:val="18"/>
              </w:rPr>
              <w:t>ZDeb</w:t>
            </w:r>
            <w:proofErr w:type="spellEnd"/>
            <w:r w:rsidR="005F6FBF" w:rsidRPr="005F6FBF">
              <w:rPr>
                <w:rFonts w:ascii="Times New Roman" w:hAnsi="Times New Roman"/>
                <w:sz w:val="18"/>
                <w:szCs w:val="18"/>
              </w:rPr>
              <w:t xml:space="preserve"> in 16/23 – </w:t>
            </w:r>
            <w:proofErr w:type="spellStart"/>
            <w:r w:rsidR="005F6FBF" w:rsidRPr="005F6FBF">
              <w:rPr>
                <w:rFonts w:ascii="Times New Roman" w:hAnsi="Times New Roman"/>
                <w:sz w:val="18"/>
                <w:szCs w:val="18"/>
              </w:rPr>
              <w:t>ZZPri</w:t>
            </w:r>
            <w:proofErr w:type="spellEnd"/>
            <w:r w:rsidR="005F6FBF" w:rsidRPr="005F6FBF">
              <w:rPr>
                <w:rFonts w:ascii="Times New Roman" w:hAnsi="Times New Roman"/>
                <w:sz w:val="18"/>
                <w:szCs w:val="18"/>
              </w:rPr>
              <w:t>)</w:t>
            </w:r>
            <w:r w:rsidR="00F40725">
              <w:rPr>
                <w:rFonts w:ascii="Times New Roman" w:hAnsi="Times New Roman"/>
                <w:sz w:val="18"/>
                <w:szCs w:val="18"/>
              </w:rPr>
              <w:t>.</w:t>
            </w:r>
          </w:p>
        </w:tc>
        <w:tc>
          <w:tcPr>
            <w:tcW w:w="4385" w:type="dxa"/>
            <w:vAlign w:val="center"/>
          </w:tcPr>
          <w:p w:rsidR="002C3A6A" w:rsidRPr="002C3A6A" w:rsidRDefault="0079523C" w:rsidP="009761D4">
            <w:pPr>
              <w:spacing w:line="240" w:lineRule="auto"/>
              <w:rPr>
                <w:rFonts w:ascii="Times New Roman" w:hAnsi="Times New Roman"/>
                <w:iCs/>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9761D4" w:rsidRPr="009761D4">
              <w:rPr>
                <w:rFonts w:ascii="Times New Roman" w:hAnsi="Times New Roman"/>
                <w:b/>
                <w:iCs/>
                <w:color w:val="FF0000"/>
                <w:sz w:val="18"/>
                <w:szCs w:val="18"/>
              </w:rPr>
              <w:t>Izjava ponudnika o sprejemu pogojev razpisne dokumentacije (OBR-4)</w:t>
            </w:r>
            <w:r w:rsidR="003056DE">
              <w:rPr>
                <w:rFonts w:ascii="Times New Roman" w:hAnsi="Times New Roman"/>
                <w:b/>
                <w:iCs/>
                <w:color w:val="FF0000"/>
                <w:sz w:val="18"/>
                <w:szCs w:val="18"/>
              </w:rPr>
              <w:t>.</w:t>
            </w:r>
          </w:p>
        </w:tc>
      </w:tr>
      <w:tr w:rsidR="002C3A6A" w:rsidRPr="002C3A6A" w:rsidTr="004B2259">
        <w:trPr>
          <w:trHeight w:val="268"/>
        </w:trPr>
        <w:tc>
          <w:tcPr>
            <w:tcW w:w="4676" w:type="dxa"/>
            <w:shd w:val="clear" w:color="auto" w:fill="auto"/>
            <w:vAlign w:val="center"/>
          </w:tcPr>
          <w:p w:rsidR="002C3A6A" w:rsidRPr="00DA15AE" w:rsidRDefault="0071753A" w:rsidP="00625ABA">
            <w:pPr>
              <w:pStyle w:val="Odstavekseznama"/>
              <w:numPr>
                <w:ilvl w:val="0"/>
                <w:numId w:val="37"/>
              </w:numPr>
              <w:spacing w:line="240" w:lineRule="auto"/>
              <w:rPr>
                <w:rFonts w:ascii="Times New Roman" w:hAnsi="Times New Roman"/>
                <w:iCs/>
                <w:sz w:val="18"/>
                <w:szCs w:val="18"/>
              </w:rPr>
            </w:pPr>
            <w:r w:rsidRPr="00DA15AE">
              <w:rPr>
                <w:rFonts w:ascii="Times New Roman" w:hAnsi="Times New Roman"/>
                <w:iCs/>
                <w:sz w:val="18"/>
                <w:szCs w:val="18"/>
              </w:rPr>
              <w:t xml:space="preserve">Ponudnik, skupina ponudnikov v okviru skupne </w:t>
            </w:r>
            <w:r w:rsidRPr="00DA15AE">
              <w:rPr>
                <w:rFonts w:ascii="Times New Roman" w:hAnsi="Times New Roman"/>
                <w:iCs/>
                <w:sz w:val="18"/>
                <w:szCs w:val="18"/>
              </w:rPr>
              <w:lastRenderedPageBreak/>
              <w:t xml:space="preserve">ponudbe ali podizvajalec morajo v skladu s 6. odstavkom 14. člena </w:t>
            </w:r>
            <w:proofErr w:type="spellStart"/>
            <w:r w:rsidRPr="00DA15AE">
              <w:rPr>
                <w:rFonts w:ascii="Times New Roman" w:hAnsi="Times New Roman"/>
                <w:iCs/>
                <w:sz w:val="18"/>
                <w:szCs w:val="18"/>
              </w:rPr>
              <w:t>ZIntPK</w:t>
            </w:r>
            <w:proofErr w:type="spellEnd"/>
            <w:r w:rsidRPr="00DA15AE">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lastRenderedPageBreak/>
              <w:t>Ponudnik/partner v skupni p</w:t>
            </w:r>
            <w:r w:rsidR="00D9733C">
              <w:rPr>
                <w:rFonts w:ascii="Times New Roman" w:hAnsi="Times New Roman"/>
                <w:iCs/>
                <w:sz w:val="18"/>
                <w:szCs w:val="18"/>
              </w:rPr>
              <w:t xml:space="preserve">onudbi/podizvajalec </w:t>
            </w:r>
            <w:r w:rsidR="00D9733C">
              <w:rPr>
                <w:rFonts w:ascii="Times New Roman" w:hAnsi="Times New Roman"/>
                <w:iCs/>
                <w:sz w:val="18"/>
                <w:szCs w:val="18"/>
              </w:rPr>
              <w:lastRenderedPageBreak/>
              <w:t xml:space="preserve">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3D14F7" w:rsidRDefault="003D14F7"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 xml:space="preserve">ZAHTEVE </w:t>
      </w:r>
      <w:r w:rsidR="00D85A8F" w:rsidRPr="00496A5D">
        <w:t>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641350">
        <w:rPr>
          <w:rFonts w:ascii="Times New Roman" w:eastAsia="Calibri" w:hAnsi="Times New Roman"/>
          <w:b/>
          <w:color w:val="000000"/>
          <w:szCs w:val="22"/>
          <w:lang w:eastAsia="en-US"/>
        </w:rPr>
        <w:t xml:space="preserve"> </w:t>
      </w:r>
      <w:r w:rsidR="00A50725" w:rsidRPr="00A50725">
        <w:rPr>
          <w:rFonts w:ascii="Times New Roman" w:eastAsia="Calibri" w:hAnsi="Times New Roman"/>
          <w:b/>
          <w:color w:val="000000"/>
          <w:szCs w:val="22"/>
          <w:lang w:eastAsia="en-US"/>
        </w:rPr>
        <w:t>o dobavi in obračunavanju električne energije</w:t>
      </w:r>
      <w:r w:rsidR="00A50725" w:rsidRPr="00A50725">
        <w:rPr>
          <w:rFonts w:ascii="Times New Roman" w:eastAsia="Calibri" w:hAnsi="Times New Roman"/>
          <w:color w:val="000000"/>
          <w:szCs w:val="22"/>
          <w:lang w:eastAsia="en-US"/>
        </w:rPr>
        <w:t xml:space="preserve"> </w:t>
      </w:r>
      <w:r w:rsidR="00781A6B">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lektrično energijo in omrežnino,</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4B6881">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D70235" w:rsidRPr="00194235" w:rsidRDefault="00D70235"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EUR/kWh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lastRenderedPageBreak/>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8C7344">
        <w:rPr>
          <w:rFonts w:ascii="Times New Roman" w:hAnsi="Times New Roman"/>
          <w:b/>
          <w:szCs w:val="22"/>
        </w:rPr>
        <w:t>12</w:t>
      </w:r>
      <w:r w:rsidRPr="00194235">
        <w:rPr>
          <w:rFonts w:ascii="Times New Roman" w:hAnsi="Times New Roman"/>
          <w:b/>
          <w:szCs w:val="22"/>
        </w:rPr>
        <w:t xml:space="preserve"> mesecev </w:t>
      </w:r>
      <w:r w:rsidR="000303CB">
        <w:rPr>
          <w:rFonts w:ascii="Times New Roman" w:hAnsi="Times New Roman"/>
          <w:b/>
          <w:szCs w:val="22"/>
        </w:rPr>
        <w:t xml:space="preserve">(predvidoma od </w:t>
      </w:r>
      <w:r w:rsidR="008C7344" w:rsidRPr="007176CC">
        <w:rPr>
          <w:rFonts w:ascii="Times New Roman" w:hAnsi="Times New Roman"/>
          <w:b/>
          <w:szCs w:val="22"/>
        </w:rPr>
        <w:t>1.7</w:t>
      </w:r>
      <w:r w:rsidR="004B6881">
        <w:rPr>
          <w:rFonts w:ascii="Times New Roman" w:hAnsi="Times New Roman"/>
          <w:b/>
          <w:szCs w:val="22"/>
        </w:rPr>
        <w:t>.2026</w:t>
      </w:r>
      <w:r w:rsidRPr="0020275B">
        <w:rPr>
          <w:rFonts w:ascii="Times New Roman" w:hAnsi="Times New Roman"/>
          <w:b/>
          <w:szCs w:val="22"/>
        </w:rPr>
        <w:t xml:space="preserve"> </w:t>
      </w:r>
      <w:r w:rsidR="00C73B7A" w:rsidRPr="0020275B">
        <w:rPr>
          <w:rFonts w:ascii="Times New Roman" w:hAnsi="Times New Roman"/>
          <w:b/>
          <w:szCs w:val="22"/>
        </w:rPr>
        <w:t xml:space="preserve">oziroma z dnem, ko se za merilna mesta izvede zamenjava bilančne skupine </w:t>
      </w:r>
      <w:r w:rsidR="00623889">
        <w:rPr>
          <w:rFonts w:ascii="Times New Roman" w:hAnsi="Times New Roman"/>
          <w:b/>
          <w:szCs w:val="22"/>
        </w:rPr>
        <w:t xml:space="preserve">do </w:t>
      </w:r>
      <w:r w:rsidR="004B6881">
        <w:rPr>
          <w:rFonts w:ascii="Times New Roman" w:hAnsi="Times New Roman"/>
          <w:b/>
          <w:szCs w:val="22"/>
        </w:rPr>
        <w:t>30.6.2027</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w:t>
      </w:r>
      <w:r w:rsidR="006E4A58" w:rsidRPr="006E4A58">
        <w:rPr>
          <w:rFonts w:ascii="Times New Roman" w:hAnsi="Times New Roman"/>
          <w:lang w:eastAsia="en-US"/>
        </w:rPr>
        <w:t>Uradni list RS, št. 43/11, 60/11 – ZTP-D, 63/13, 90/14 – ZDU-1I, 60/17, 72/19 in 83/25 – ZOUL</w:t>
      </w:r>
      <w:r w:rsidRPr="009B51DB">
        <w:rPr>
          <w:rFonts w:ascii="Times New Roman" w:hAnsi="Times New Roman"/>
          <w:lang w:eastAsia="en-US"/>
        </w:rPr>
        <w:t>),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lastRenderedPageBreak/>
        <w:t xml:space="preserve">5. pooblastilo za zastopanje v </w:t>
      </w:r>
      <w:proofErr w:type="spellStart"/>
      <w:r w:rsidRPr="009B51DB">
        <w:rPr>
          <w:rFonts w:ascii="Times New Roman" w:hAnsi="Times New Roman"/>
          <w:lang w:eastAsia="en-US"/>
        </w:rPr>
        <w:t>predrevizijskem</w:t>
      </w:r>
      <w:proofErr w:type="spellEnd"/>
      <w:r w:rsidRPr="009B51DB">
        <w:rPr>
          <w:rFonts w:ascii="Times New Roman" w:hAnsi="Times New Roman"/>
          <w:lang w:eastAsia="en-US"/>
        </w:rPr>
        <w:t xml:space="preserve">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815E42">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4B43FC"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4896" behindDoc="0" locked="0" layoutInCell="1" allowOverlap="1" wp14:anchorId="70D4A93F" wp14:editId="296DD57E">
                <wp:simplePos x="0" y="0"/>
                <wp:positionH relativeFrom="margin">
                  <wp:posOffset>1406250</wp:posOffset>
                </wp:positionH>
                <wp:positionV relativeFrom="paragraph">
                  <wp:posOffset>24130</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1"/>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4A93F" id="Pravokotnik 28" o:spid="_x0000_s1027" style="position:absolute;left:0;text-align:left;margin-left:110.75pt;margin-top:1.9pt;width:230.25pt;height:28.3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" strokecolor="#5b9bd5" strokeweight="5pt">
                <v:stroke linestyle="thickThin"/>
                <v:shadow color="#868686"/>
                <v:textbo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2"/>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v:textbox>
                <w10:wrap anchorx="margin"/>
              </v:rect>
            </w:pict>
          </mc:Fallback>
        </mc:AlternateContent>
      </w: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28"/>
          <w:footerReference w:type="even" r:id="rId29"/>
          <w:footerReference w:type="default" r:id="rId30"/>
          <w:headerReference w:type="first" r:id="rId31"/>
          <w:footerReference w:type="first" r:id="rId32"/>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033F59">
        <w:rPr>
          <w:rFonts w:ascii="Times New Roman" w:hAnsi="Times New Roman"/>
          <w:b/>
          <w:szCs w:val="22"/>
        </w:rPr>
        <w:t xml:space="preserve">NE ENERGIJE IZ OVE </w:t>
      </w:r>
      <w:r w:rsidR="005648CD">
        <w:rPr>
          <w:rFonts w:ascii="Times New Roman" w:hAnsi="Times New Roman"/>
          <w:b/>
          <w:szCs w:val="22"/>
        </w:rPr>
        <w:t>2026-2027</w:t>
      </w:r>
      <w:r w:rsidR="009B477E" w:rsidRPr="009B477E">
        <w:rPr>
          <w:rFonts w:ascii="Times New Roman" w:hAnsi="Times New Roman"/>
          <w:b/>
          <w:szCs w:val="22"/>
        </w:rPr>
        <w:t>«</w:t>
      </w:r>
      <w:r w:rsidRPr="009B477E">
        <w:rPr>
          <w:rFonts w:ascii="Times New Roman" w:hAnsi="Times New Roman"/>
          <w:color w:val="000000"/>
          <w:szCs w:val="22"/>
        </w:rPr>
        <w:t xml:space="preserve">, </w:t>
      </w:r>
      <w:r w:rsidR="005648CD">
        <w:rPr>
          <w:rFonts w:ascii="Times New Roman" w:hAnsi="Times New Roman"/>
          <w:color w:val="000000"/>
          <w:szCs w:val="22"/>
        </w:rPr>
        <w:t>številka objave JN_____/2026</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 xml:space="preserve">Ponudnik v informacijskem sistemu e-JN pod rubriko Dokumenti v razdelek »Druge priloge« naloži skeniran obrazec v </w:t>
      </w:r>
      <w:proofErr w:type="spellStart"/>
      <w:r w:rsidRPr="000F4481">
        <w:rPr>
          <w:rFonts w:ascii="Times New Roman" w:hAnsi="Times New Roman"/>
          <w:sz w:val="18"/>
        </w:rPr>
        <w:t>pdf</w:t>
      </w:r>
      <w:proofErr w:type="spellEnd"/>
      <w:r w:rsidRPr="000F4481">
        <w:rPr>
          <w:rFonts w:ascii="Times New Roman" w:hAnsi="Times New Roman"/>
          <w:sz w:val="18"/>
        </w:rPr>
        <w:t xml:space="preserve">. obliki. </w:t>
      </w:r>
    </w:p>
    <w:p w:rsidR="008101F8" w:rsidRDefault="008101F8" w:rsidP="00BA3325">
      <w:pPr>
        <w:rPr>
          <w:rFonts w:ascii="Times New Roman" w:hAnsi="Times New Roman"/>
          <w:sz w:val="18"/>
        </w:rPr>
      </w:pP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FF182F"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AA21F7">
        <w:rPr>
          <w:rFonts w:ascii="Times New Roman" w:hAnsi="Times New Roman"/>
          <w:sz w:val="20"/>
        </w:rPr>
        <w:t>pod številko</w:t>
      </w:r>
      <w:r w:rsidR="00DE6CA7">
        <w:rPr>
          <w:rFonts w:ascii="Times New Roman" w:hAnsi="Times New Roman"/>
          <w:sz w:val="20"/>
        </w:rPr>
        <w:t xml:space="preserve"> objave JN_____/2026</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DE6CA7">
        <w:rPr>
          <w:rFonts w:ascii="Times New Roman" w:hAnsi="Times New Roman"/>
          <w:b/>
          <w:sz w:val="20"/>
        </w:rPr>
        <w:t xml:space="preserve"> ELEKTRIČNE ENERGIJE IZ OVE 2026-2027</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6"/>
        <w:gridCol w:w="1797"/>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351135">
              <w:rPr>
                <w:rFonts w:ascii="Times New Roman" w:hAnsi="Times New Roman"/>
                <w:b/>
                <w:bCs/>
                <w:color w:val="000000"/>
                <w:sz w:val="20"/>
              </w:rPr>
              <w:t xml:space="preserve"> električne energije od </w:t>
            </w:r>
            <w:r w:rsidR="00351135" w:rsidRPr="006D55D8">
              <w:rPr>
                <w:rFonts w:ascii="Times New Roman" w:hAnsi="Times New Roman"/>
                <w:b/>
                <w:bCs/>
                <w:color w:val="000000"/>
                <w:sz w:val="20"/>
              </w:rPr>
              <w:t>1.7</w:t>
            </w:r>
            <w:r w:rsidR="00DE6CA7">
              <w:rPr>
                <w:rFonts w:ascii="Times New Roman" w:hAnsi="Times New Roman"/>
                <w:b/>
                <w:bCs/>
                <w:color w:val="000000"/>
                <w:sz w:val="20"/>
              </w:rPr>
              <w:t>.2026</w:t>
            </w:r>
            <w:r w:rsidRPr="00D34A57">
              <w:rPr>
                <w:rFonts w:ascii="Times New Roman" w:hAnsi="Times New Roman"/>
                <w:b/>
                <w:bCs/>
                <w:color w:val="000000"/>
                <w:sz w:val="20"/>
              </w:rPr>
              <w:t xml:space="preserve"> (oziroma z dnem, ko se za merilna mesta izvede </w:t>
            </w:r>
            <w:r w:rsidR="004D1017" w:rsidRPr="00D34A57">
              <w:rPr>
                <w:rFonts w:ascii="Times New Roman" w:hAnsi="Times New Roman"/>
                <w:b/>
                <w:bCs/>
                <w:color w:val="000000"/>
                <w:sz w:val="20"/>
              </w:rPr>
              <w:t>z</w:t>
            </w:r>
            <w:r w:rsidR="0047357B">
              <w:rPr>
                <w:rFonts w:ascii="Times New Roman" w:hAnsi="Times New Roman"/>
                <w:b/>
                <w:bCs/>
                <w:color w:val="000000"/>
                <w:sz w:val="20"/>
              </w:rPr>
              <w:t>amenjav</w:t>
            </w:r>
            <w:r w:rsidR="00D3161B">
              <w:rPr>
                <w:rFonts w:ascii="Times New Roman" w:hAnsi="Times New Roman"/>
                <w:b/>
                <w:bCs/>
                <w:color w:val="000000"/>
                <w:sz w:val="20"/>
              </w:rPr>
              <w:t xml:space="preserve">a bilančne skupine) do </w:t>
            </w:r>
            <w:r w:rsidR="00DE6CA7">
              <w:rPr>
                <w:rFonts w:ascii="Times New Roman" w:hAnsi="Times New Roman"/>
                <w:b/>
                <w:bCs/>
                <w:color w:val="000000"/>
                <w:sz w:val="20"/>
              </w:rPr>
              <w:t>30.6.2027</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Ocenjena količina v kWh</w:t>
            </w:r>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B747CD">
              <w:rPr>
                <w:rFonts w:ascii="Times New Roman" w:hAnsi="Times New Roman"/>
                <w:color w:val="000000"/>
                <w:sz w:val="20"/>
              </w:rPr>
              <w:t xml:space="preserve"> električne energije od </w:t>
            </w:r>
            <w:r w:rsidR="00B747CD" w:rsidRPr="00805B2A">
              <w:rPr>
                <w:rFonts w:ascii="Times New Roman" w:hAnsi="Times New Roman"/>
                <w:color w:val="000000"/>
                <w:sz w:val="20"/>
              </w:rPr>
              <w:t>1.7</w:t>
            </w:r>
            <w:r w:rsidR="00973567">
              <w:rPr>
                <w:rFonts w:ascii="Times New Roman" w:hAnsi="Times New Roman"/>
                <w:color w:val="000000"/>
                <w:sz w:val="20"/>
              </w:rPr>
              <w:t>.2026</w:t>
            </w:r>
            <w:r w:rsidRPr="00D34A57">
              <w:rPr>
                <w:rFonts w:ascii="Times New Roman" w:hAnsi="Times New Roman"/>
                <w:color w:val="000000"/>
                <w:sz w:val="20"/>
              </w:rPr>
              <w:t xml:space="preserve"> (oziroma z dnem, ko se za merilna mesta izvede zamenjava</w:t>
            </w:r>
            <w:r w:rsidR="00A23878">
              <w:rPr>
                <w:rFonts w:ascii="Times New Roman" w:hAnsi="Times New Roman"/>
                <w:color w:val="000000"/>
                <w:sz w:val="20"/>
              </w:rPr>
              <w:t xml:space="preserve"> bilančne skupine) do </w:t>
            </w:r>
            <w:r w:rsidR="00A23878" w:rsidRPr="00805B2A">
              <w:rPr>
                <w:rFonts w:ascii="Times New Roman" w:hAnsi="Times New Roman"/>
                <w:color w:val="000000"/>
                <w:sz w:val="20"/>
              </w:rPr>
              <w:t>30.6.20</w:t>
            </w:r>
            <w:r w:rsidR="00973567">
              <w:rPr>
                <w:rFonts w:ascii="Times New Roman" w:hAnsi="Times New Roman"/>
                <w:color w:val="000000"/>
                <w:sz w:val="20"/>
              </w:rPr>
              <w:t>27</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FB545C" w:rsidRDefault="006504E5" w:rsidP="0049692F">
            <w:pPr>
              <w:spacing w:line="240" w:lineRule="auto"/>
              <w:jc w:val="center"/>
              <w:rPr>
                <w:rFonts w:ascii="Times New Roman" w:hAnsi="Times New Roman"/>
                <w:color w:val="000000"/>
                <w:sz w:val="20"/>
              </w:rPr>
            </w:pPr>
            <w:r w:rsidRPr="006504E5">
              <w:rPr>
                <w:rFonts w:ascii="Times New Roman" w:hAnsi="Times New Roman"/>
                <w:color w:val="000000"/>
                <w:sz w:val="20"/>
              </w:rPr>
              <w:t>1.629.754,55</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FB545C"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FB545C" w:rsidRDefault="006504E5" w:rsidP="0049692F">
            <w:pPr>
              <w:spacing w:line="240" w:lineRule="auto"/>
              <w:jc w:val="center"/>
              <w:rPr>
                <w:rFonts w:ascii="Times New Roman" w:hAnsi="Times New Roman"/>
                <w:color w:val="000000"/>
                <w:sz w:val="20"/>
              </w:rPr>
            </w:pPr>
            <w:r w:rsidRPr="006504E5">
              <w:rPr>
                <w:rFonts w:ascii="Times New Roman" w:hAnsi="Times New Roman"/>
                <w:color w:val="000000"/>
                <w:sz w:val="20"/>
              </w:rPr>
              <w:t>1.282.561,45</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5B4936">
            <w:pPr>
              <w:spacing w:line="240" w:lineRule="auto"/>
              <w:jc w:val="left"/>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 xml:space="preserve">TI ZA OBDOBJE </w:t>
            </w:r>
            <w:r w:rsidR="005B4936">
              <w:rPr>
                <w:rFonts w:ascii="Times New Roman" w:hAnsi="Times New Roman"/>
                <w:b/>
                <w:bCs/>
                <w:color w:val="FF0000"/>
                <w:sz w:val="20"/>
              </w:rPr>
              <w:t>DVANAJST (12</w:t>
            </w:r>
            <w:r w:rsidRPr="00D34A57">
              <w:rPr>
                <w:rFonts w:ascii="Times New Roman" w:hAnsi="Times New Roman"/>
                <w:b/>
                <w:bCs/>
                <w:color w:val="FF0000"/>
                <w:sz w:val="20"/>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C61F7E" w:rsidRDefault="00C61F7E" w:rsidP="009B477E">
      <w:pPr>
        <w:autoSpaceDE w:val="0"/>
        <w:autoSpaceDN w:val="0"/>
        <w:adjustRightInd w:val="0"/>
        <w:spacing w:line="288" w:lineRule="auto"/>
        <w:rPr>
          <w:rFonts w:ascii="Times New Roman" w:hAnsi="Times New Roman"/>
          <w:sz w:val="20"/>
        </w:rPr>
      </w:pP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B26A87" w:rsidRDefault="009B477E" w:rsidP="00600C70">
      <w:pPr>
        <w:autoSpaceDE w:val="0"/>
        <w:autoSpaceDN w:val="0"/>
        <w:adjustRightInd w:val="0"/>
        <w:spacing w:line="240" w:lineRule="auto"/>
        <w:rPr>
          <w:rFonts w:ascii="Times New Roman" w:hAnsi="Times New Roman"/>
          <w:bCs/>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 xml:space="preserve">ektrične </w:t>
      </w:r>
      <w:r w:rsidR="009D02AB">
        <w:rPr>
          <w:rFonts w:ascii="Times New Roman" w:hAnsi="Times New Roman"/>
          <w:sz w:val="20"/>
        </w:rPr>
        <w:t xml:space="preserve">energije nudimo najmanj 55 </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energije, ki je pridobljena iz obnovljivih virov in/ali soproizvodnje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w:t>
      </w:r>
      <w:r w:rsidR="00FB2813" w:rsidRPr="00FB2813">
        <w:rPr>
          <w:rFonts w:ascii="Times New Roman" w:hAnsi="Times New Roman"/>
          <w:bCs/>
          <w:sz w:val="20"/>
        </w:rPr>
        <w:t>Uradni list RS, št. 51/17, 64/19, 121/21, 132/23 in 43/25</w:t>
      </w:r>
      <w:r w:rsidR="00E7525B" w:rsidRPr="00D34A57">
        <w:rPr>
          <w:rFonts w:ascii="Times New Roman" w:hAnsi="Times New Roman"/>
          <w:bCs/>
          <w:sz w:val="20"/>
        </w:rPr>
        <w:t>).</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2D75FD">
        <w:rPr>
          <w:rFonts w:ascii="Times New Roman" w:hAnsi="Times New Roman"/>
          <w:sz w:val="20"/>
        </w:rPr>
        <w:t xml:space="preserve">dvanajst (12) </w:t>
      </w:r>
      <w:r w:rsidRPr="00D34A57">
        <w:rPr>
          <w:rFonts w:ascii="Times New Roman" w:hAnsi="Times New Roman"/>
          <w:sz w:val="20"/>
        </w:rPr>
        <w:t>mesecev 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w:t>
      </w:r>
      <w:r w:rsidR="004066D0">
        <w:rPr>
          <w:rFonts w:ascii="Times New Roman" w:eastAsia="Calibri" w:hAnsi="Times New Roman"/>
          <w:sz w:val="20"/>
          <w:lang w:eastAsia="en-US"/>
        </w:rPr>
        <w:t>vna</w:t>
      </w:r>
      <w:r w:rsidR="00F20FA3" w:rsidRPr="00D34A57">
        <w:rPr>
          <w:rFonts w:ascii="Times New Roman" w:eastAsia="Calibri" w:hAnsi="Times New Roman"/>
          <w:sz w:val="20"/>
          <w:lang w:eastAsia="en-US"/>
        </w:rPr>
        <w:t xml:space="preserve"> do vključno</w:t>
      </w:r>
      <w:r w:rsidR="00F20FA3" w:rsidRPr="00D34A57">
        <w:rPr>
          <w:rFonts w:ascii="Times New Roman" w:eastAsia="Calibri" w:hAnsi="Times New Roman"/>
          <w:b/>
          <w:sz w:val="20"/>
          <w:lang w:eastAsia="en-US"/>
        </w:rPr>
        <w:t xml:space="preserve"> </w:t>
      </w:r>
      <w:r w:rsidR="002471A8" w:rsidRPr="005070C4">
        <w:rPr>
          <w:rFonts w:ascii="Times New Roman" w:eastAsia="Calibri" w:hAnsi="Times New Roman"/>
          <w:b/>
          <w:sz w:val="20"/>
          <w:lang w:eastAsia="en-US"/>
        </w:rPr>
        <w:t>30.6.2027</w:t>
      </w:r>
      <w:r w:rsidR="00F20FA3" w:rsidRPr="005070C4">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w:t>
      </w:r>
      <w:proofErr w:type="spellStart"/>
      <w:r w:rsidR="00A85145" w:rsidRPr="00D34A57">
        <w:rPr>
          <w:rFonts w:ascii="Times New Roman" w:eastAsia="Calibri" w:hAnsi="Times New Roman"/>
          <w:sz w:val="20"/>
          <w:lang w:eastAsia="en-US"/>
        </w:rPr>
        <w:t>excelova</w:t>
      </w:r>
      <w:proofErr w:type="spellEnd"/>
      <w:r w:rsidR="00A85145" w:rsidRPr="00D34A57">
        <w:rPr>
          <w:rFonts w:ascii="Times New Roman" w:eastAsia="Calibri" w:hAnsi="Times New Roman"/>
          <w:sz w:val="20"/>
          <w:lang w:eastAsia="en-US"/>
        </w:rPr>
        <w:t xml:space="preserve">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 xml:space="preserve">ponudbeni predračun – skeniran dokument v </w:t>
      </w:r>
      <w:proofErr w:type="spellStart"/>
      <w:r w:rsidRPr="00D34A57">
        <w:rPr>
          <w:rFonts w:ascii="Times New Roman" w:hAnsi="Times New Roman"/>
          <w:color w:val="000000"/>
          <w:sz w:val="20"/>
        </w:rPr>
        <w:t>pdf</w:t>
      </w:r>
      <w:proofErr w:type="spellEnd"/>
      <w:r w:rsidRPr="00D34A57">
        <w:rPr>
          <w:rFonts w:ascii="Times New Roman" w:hAnsi="Times New Roman"/>
          <w:color w:val="000000"/>
          <w:sz w:val="20"/>
        </w:rPr>
        <w:t xml:space="preserve">. obliki, ki je </w:t>
      </w:r>
      <w:proofErr w:type="spellStart"/>
      <w:r w:rsidRPr="00D34A57">
        <w:rPr>
          <w:rFonts w:ascii="Times New Roman" w:hAnsi="Times New Roman"/>
          <w:color w:val="000000"/>
          <w:sz w:val="20"/>
        </w:rPr>
        <w:t>požigosan</w:t>
      </w:r>
      <w:proofErr w:type="spellEnd"/>
      <w:r w:rsidRPr="00D34A57">
        <w:rPr>
          <w:rFonts w:ascii="Times New Roman" w:hAnsi="Times New Roman"/>
          <w:color w:val="000000"/>
          <w:sz w:val="20"/>
        </w:rPr>
        <w:t>, datiran in podpisan,</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3376D4">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proofErr w:type="spellStart"/>
      <w:r w:rsidR="00505C3A" w:rsidRPr="00505C3A">
        <w:rPr>
          <w:rFonts w:ascii="Times New Roman" w:hAnsi="Times New Roman"/>
          <w:sz w:val="18"/>
          <w:szCs w:val="18"/>
        </w:rPr>
        <w:t>pdf</w:t>
      </w:r>
      <w:proofErr w:type="spellEnd"/>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w:t>
      </w:r>
      <w:proofErr w:type="spellStart"/>
      <w:r w:rsidR="00E246D1">
        <w:rPr>
          <w:rFonts w:ascii="Times New Roman" w:hAnsi="Times New Roman"/>
          <w:sz w:val="18"/>
          <w:szCs w:val="18"/>
        </w:rPr>
        <w:t>pdf</w:t>
      </w:r>
      <w:proofErr w:type="spellEnd"/>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BC45A"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szCs w:val="22"/>
          <w:lang w:eastAsia="en-US"/>
        </w:rPr>
      </w:pPr>
      <w:r w:rsidRPr="00392687">
        <w:rPr>
          <w:rFonts w:ascii="Times New Roman" w:eastAsia="Calibri" w:hAnsi="Times New Roman"/>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rPr>
      </w:pPr>
      <w:r w:rsidRPr="00392687">
        <w:rPr>
          <w:rFonts w:ascii="Times New Roman" w:eastAsia="Calibri" w:hAnsi="Times New Roman"/>
          <w:sz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54" w:name="_Hlk127257816"/>
      <w:r w:rsidRPr="00392687">
        <w:rPr>
          <w:rFonts w:ascii="Times New Roman" w:eastAsia="Calibri" w:hAnsi="Times New Roman"/>
          <w:sz w:val="20"/>
        </w:rPr>
        <w:t>(</w:t>
      </w:r>
      <w:r w:rsidR="00D93DEE" w:rsidRPr="00D93DEE">
        <w:rPr>
          <w:rFonts w:ascii="Times New Roman" w:eastAsia="Calibri" w:hAnsi="Times New Roman"/>
          <w:sz w:val="20"/>
        </w:rPr>
        <w:t xml:space="preserve">Uradni list RS, št. 69/11 – uradno prečiščeno besedilo, 158/20, 3/22 – </w:t>
      </w:r>
      <w:proofErr w:type="spellStart"/>
      <w:r w:rsidR="00D93DEE" w:rsidRPr="00D93DEE">
        <w:rPr>
          <w:rFonts w:ascii="Times New Roman" w:eastAsia="Calibri" w:hAnsi="Times New Roman"/>
          <w:sz w:val="20"/>
        </w:rPr>
        <w:t>ZDeb</w:t>
      </w:r>
      <w:proofErr w:type="spellEnd"/>
      <w:r w:rsidR="00D93DEE" w:rsidRPr="00D93DEE">
        <w:rPr>
          <w:rFonts w:ascii="Times New Roman" w:eastAsia="Calibri" w:hAnsi="Times New Roman"/>
          <w:sz w:val="20"/>
        </w:rPr>
        <w:t xml:space="preserve"> in 16/23 – </w:t>
      </w:r>
      <w:proofErr w:type="spellStart"/>
      <w:r w:rsidR="00D93DEE" w:rsidRPr="00D93DEE">
        <w:rPr>
          <w:rFonts w:ascii="Times New Roman" w:eastAsia="Calibri" w:hAnsi="Times New Roman"/>
          <w:sz w:val="20"/>
        </w:rPr>
        <w:t>ZZPri</w:t>
      </w:r>
      <w:proofErr w:type="spellEnd"/>
      <w:r w:rsidRPr="00392687">
        <w:rPr>
          <w:rFonts w:ascii="Times New Roman" w:eastAsia="Calibri" w:hAnsi="Times New Roman"/>
          <w:sz w:val="20"/>
        </w:rPr>
        <w:t>)</w:t>
      </w:r>
      <w:bookmarkEnd w:id="54"/>
      <w:r w:rsidRPr="00392687">
        <w:rPr>
          <w:rFonts w:ascii="Times New Roman" w:eastAsia="Calibri" w:hAnsi="Times New Roman"/>
          <w:sz w:val="20"/>
        </w:rPr>
        <w:t>.</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rPr>
      </w:pPr>
      <w:r w:rsidRPr="00392687">
        <w:rPr>
          <w:rFonts w:ascii="Times New Roman" w:eastAsia="Calibri" w:hAnsi="Times New Roman"/>
          <w:sz w:val="20"/>
        </w:rPr>
        <w:t>Navedbe v ESPD in/ali dokazila, ki ji predloži gospodarski subjekt, morajo biti veljavni.</w:t>
      </w:r>
    </w:p>
    <w:p w:rsidR="00392687" w:rsidRPr="00392687" w:rsidRDefault="00392687" w:rsidP="00392687">
      <w:pPr>
        <w:spacing w:line="260" w:lineRule="atLeast"/>
        <w:rPr>
          <w:rFonts w:ascii="Times New Roman" w:eastAsia="Calibri" w:hAnsi="Times New Roman"/>
          <w:sz w:val="20"/>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Gospodarski subjekt naročnikov obrazec ESPD (datoteka XML) uvozi na spletni povezavi: </w:t>
      </w:r>
      <w:hyperlink r:id="rId36" w:history="1">
        <w:r w:rsidRPr="00392687">
          <w:rPr>
            <w:rFonts w:ascii="Times New Roman" w:eastAsia="Calibri" w:hAnsi="Times New Roman"/>
            <w:color w:val="0000FF"/>
            <w:sz w:val="20"/>
            <w:u w:val="single"/>
            <w:lang w:eastAsia="en-US"/>
          </w:rPr>
          <w:t>https://ejn.gov.si/espd</w:t>
        </w:r>
      </w:hyperlink>
      <w:r w:rsidRPr="00392687">
        <w:rPr>
          <w:rFonts w:ascii="Times New Roman" w:eastAsia="Calibri" w:hAnsi="Times New Roman"/>
          <w:sz w:val="20"/>
          <w:szCs w:val="22"/>
          <w:lang w:eastAsia="en-US"/>
        </w:rPr>
        <w:t xml:space="preserve"> in v njega neposredno vnese zahtevane podatke.</w:t>
      </w:r>
    </w:p>
    <w:p w:rsidR="00392687" w:rsidRPr="00392687" w:rsidRDefault="00392687" w:rsidP="00392687">
      <w:pPr>
        <w:spacing w:line="260" w:lineRule="atLeast"/>
        <w:rPr>
          <w:rFonts w:ascii="Times New Roman" w:eastAsia="Calibri" w:hAnsi="Times New Roman"/>
          <w:color w:val="FF0000"/>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bookmarkStart w:id="55" w:name="_Hlk511905322"/>
      <w:r w:rsidRPr="00392687">
        <w:rPr>
          <w:rFonts w:ascii="Times New Roman" w:eastAsia="Calibri" w:hAnsi="Times New Roman"/>
          <w:sz w:val="20"/>
          <w:szCs w:val="22"/>
          <w:lang w:eastAsia="en-US"/>
        </w:rPr>
        <w:t xml:space="preserve">Ponudnik, ki v sistemu e-JN oddaja ponudbo, naloži svoj ESPD v razdelek </w:t>
      </w:r>
      <w:bookmarkStart w:id="56" w:name="_Hlk63330375"/>
      <w:r w:rsidRPr="00392687">
        <w:rPr>
          <w:rFonts w:ascii="Times New Roman" w:eastAsia="Calibri" w:hAnsi="Times New Roman"/>
          <w:sz w:val="20"/>
          <w:szCs w:val="22"/>
          <w:lang w:eastAsia="en-US"/>
        </w:rPr>
        <w:t xml:space="preserve">»Dokumenti«, del </w:t>
      </w:r>
      <w:bookmarkEnd w:id="56"/>
      <w:r w:rsidRPr="00392687">
        <w:rPr>
          <w:rFonts w:ascii="Times New Roman" w:eastAsia="Calibri" w:hAnsi="Times New Roman"/>
          <w:sz w:val="20"/>
          <w:szCs w:val="22"/>
          <w:lang w:eastAsia="en-US"/>
        </w:rPr>
        <w:t xml:space="preserve">»ESPD – ponudnik«, ESPD ostalih sodelujočih pa naloži v razdelek </w:t>
      </w:r>
      <w:bookmarkStart w:id="57" w:name="_Hlk63330402"/>
      <w:r w:rsidRPr="00392687">
        <w:rPr>
          <w:rFonts w:ascii="Times New Roman" w:eastAsia="Calibri" w:hAnsi="Times New Roman"/>
          <w:sz w:val="20"/>
          <w:szCs w:val="22"/>
          <w:lang w:eastAsia="en-US"/>
        </w:rPr>
        <w:t xml:space="preserve">»Sodelujoči«, del </w:t>
      </w:r>
      <w:bookmarkEnd w:id="57"/>
      <w:r w:rsidRPr="00392687">
        <w:rPr>
          <w:rFonts w:ascii="Times New Roman" w:eastAsia="Calibri" w:hAnsi="Times New Roman"/>
          <w:sz w:val="20"/>
          <w:szCs w:val="22"/>
          <w:lang w:eastAsia="en-US"/>
        </w:rPr>
        <w:t xml:space="preserve">»ESPD – ostali sodelujoči«. Ponudnik, ki v sistemu e-JN oddaja ponudbo, naloži elektronsko 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ali nepodpisan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w:t>
      </w:r>
      <w:bookmarkStart w:id="58" w:name="_Hlk531606225"/>
      <w:r w:rsidRPr="00392687">
        <w:rPr>
          <w:rFonts w:ascii="Times New Roman" w:eastAsia="Calibri" w:hAnsi="Times New Roman"/>
          <w:sz w:val="20"/>
          <w:szCs w:val="22"/>
          <w:lang w:eastAsia="en-US"/>
        </w:rPr>
        <w:t>pri čemer se v slednjem primeru v skladu Splošnimi pogoji uporabe sistema e-JN šteje, da je oddan pravno zavezujoč dokument, ki ima enako veljavnost kot podpisan</w:t>
      </w:r>
      <w:bookmarkEnd w:id="58"/>
      <w:r w:rsidRPr="00392687">
        <w:rPr>
          <w:rFonts w:ascii="Times New Roman" w:eastAsia="Calibri" w:hAnsi="Times New Roman"/>
          <w:sz w:val="20"/>
          <w:szCs w:val="22"/>
          <w:lang w:eastAsia="en-US"/>
        </w:rPr>
        <w:t xml:space="preserve">. </w:t>
      </w:r>
    </w:p>
    <w:bookmarkEnd w:id="55"/>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Za ostale sodelujoče ponudnik v razdelek »Sodelujoči«, del »ESPD – ostali sodelujoči« priloži lastnoročno podpisane ESPD v </w:t>
      </w:r>
      <w:proofErr w:type="spellStart"/>
      <w:r w:rsidRPr="00392687">
        <w:rPr>
          <w:rFonts w:ascii="Times New Roman" w:eastAsia="Calibri" w:hAnsi="Times New Roman"/>
          <w:sz w:val="20"/>
          <w:szCs w:val="22"/>
          <w:lang w:eastAsia="en-US"/>
        </w:rPr>
        <w:t>pdf</w:t>
      </w:r>
      <w:proofErr w:type="spellEnd"/>
      <w:r w:rsidRPr="00392687">
        <w:rPr>
          <w:rFonts w:ascii="Times New Roman" w:eastAsia="Calibri" w:hAnsi="Times New Roman"/>
          <w:sz w:val="20"/>
          <w:szCs w:val="22"/>
          <w:lang w:eastAsia="en-US"/>
        </w:rPr>
        <w:t xml:space="preserve">. obliki, ali v elektronski obliki podpisan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w:t>
      </w:r>
    </w:p>
    <w:p w:rsidR="00160F5F" w:rsidRPr="00392687"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2630" cy="262255"/>
            <wp:effectExtent l="0" t="0" r="127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7948" cy="267758"/>
                    </a:xfrm>
                    <a:prstGeom prst="rect">
                      <a:avLst/>
                    </a:prstGeom>
                    <a:noFill/>
                    <a:ln>
                      <a:noFill/>
                    </a:ln>
                  </pic:spPr>
                </pic:pic>
              </a:graphicData>
            </a:graphic>
            <wp14:sizeRelV relativeFrom="margin">
              <wp14:pctHeight>0</wp14:pctHeight>
            </wp14:sizeRelV>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2181B"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7F0FCD">
        <w:rPr>
          <w:rFonts w:ascii="Times New Roman" w:hAnsi="Times New Roman"/>
          <w:b/>
          <w:szCs w:val="24"/>
        </w:rPr>
        <w:t xml:space="preserve"> ELEKTRIČNE ENERGIJE IZ OVE 2026-2027</w:t>
      </w:r>
      <w:r w:rsidR="007B70A3" w:rsidRPr="007B70A3">
        <w:rPr>
          <w:rFonts w:ascii="Times New Roman" w:hAnsi="Times New Roman"/>
          <w:b/>
          <w:szCs w:val="24"/>
        </w:rPr>
        <w:t xml:space="preserve">«, </w:t>
      </w:r>
      <w:r w:rsidR="007F0FCD">
        <w:rPr>
          <w:rFonts w:ascii="Times New Roman" w:hAnsi="Times New Roman"/>
          <w:szCs w:val="24"/>
        </w:rPr>
        <w:t>številka objave JN_____/2026</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da nudimo</w:t>
      </w:r>
      <w:r w:rsidR="00C37D62" w:rsidRPr="00C37D62">
        <w:rPr>
          <w:rFonts w:ascii="Times New Roman" w:hAnsi="Times New Roman"/>
        </w:rPr>
        <w:t xml:space="preserve"> 30 dnevni plačilni rok, ki prične teči z dnem prejema </w:t>
      </w:r>
      <w:r w:rsidR="00644F1B">
        <w:rPr>
          <w:rFonts w:ascii="Times New Roman" w:hAnsi="Times New Roman"/>
        </w:rPr>
        <w:t xml:space="preserve">pravilno izstavljenega </w:t>
      </w:r>
      <w:r w:rsidR="00CA60B6">
        <w:rPr>
          <w:rFonts w:ascii="Times New Roman" w:hAnsi="Times New Roman"/>
        </w:rPr>
        <w:br/>
      </w:r>
      <w:r w:rsidR="00644F1B">
        <w:rPr>
          <w:rFonts w:ascii="Times New Roman" w:hAnsi="Times New Roman"/>
        </w:rPr>
        <w:t>e-računa,</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 xml:space="preserve">da </w:t>
      </w:r>
      <w:r w:rsidR="00C37D62" w:rsidRPr="00C37D62">
        <w:rPr>
          <w:rFonts w:ascii="Times New Roman" w:hAnsi="Times New Roman"/>
        </w:rPr>
        <w:t>v zadnjih šestih mesecih pred oddajo javnega naročila ni</w:t>
      </w:r>
      <w:r>
        <w:rPr>
          <w:rFonts w:ascii="Times New Roman" w:hAnsi="Times New Roman"/>
        </w:rPr>
        <w:t>smo</w:t>
      </w:r>
      <w:r w:rsidR="00C37D62" w:rsidRPr="00C37D62">
        <w:rPr>
          <w:rFonts w:ascii="Times New Roman" w:hAnsi="Times New Roman"/>
        </w:rPr>
        <w:t xml:space="preserve"> imel</w:t>
      </w:r>
      <w:r>
        <w:rPr>
          <w:rFonts w:ascii="Times New Roman" w:hAnsi="Times New Roman"/>
        </w:rPr>
        <w:t>i</w:t>
      </w:r>
      <w:r w:rsidR="00C37D62" w:rsidRPr="00C37D62">
        <w:rPr>
          <w:rFonts w:ascii="Times New Roman" w:hAnsi="Times New Roman"/>
        </w:rPr>
        <w:t xml:space="preserve"> bl</w:t>
      </w:r>
      <w:r w:rsidR="00644F1B">
        <w:rPr>
          <w:rFonts w:ascii="Times New Roman" w:hAnsi="Times New Roman"/>
        </w:rPr>
        <w:t>okiranih transakcijskih računov,</w:t>
      </w:r>
    </w:p>
    <w:p w:rsidR="00C37D62" w:rsidRPr="00C37D62" w:rsidRDefault="00644F1B" w:rsidP="00C37D62">
      <w:pPr>
        <w:pStyle w:val="Odstavekseznama"/>
        <w:numPr>
          <w:ilvl w:val="0"/>
          <w:numId w:val="41"/>
        </w:numPr>
        <w:spacing w:line="240" w:lineRule="auto"/>
        <w:rPr>
          <w:rFonts w:ascii="Times New Roman" w:hAnsi="Times New Roman"/>
        </w:rPr>
      </w:pPr>
      <w:r>
        <w:rPr>
          <w:rFonts w:ascii="Times New Roman" w:hAnsi="Times New Roman"/>
        </w:rPr>
        <w:t xml:space="preserve">da smo </w:t>
      </w:r>
      <w:r w:rsidR="00C37D62" w:rsidRPr="00C37D62">
        <w:rPr>
          <w:rFonts w:ascii="Times New Roman" w:hAnsi="Times New Roman"/>
        </w:rPr>
        <w:t>ekonomsko in finančno s</w:t>
      </w:r>
      <w:r>
        <w:rPr>
          <w:rFonts w:ascii="Times New Roman" w:hAnsi="Times New Roman"/>
        </w:rPr>
        <w:t>posobni</w:t>
      </w:r>
      <w:r w:rsidR="00C37D62" w:rsidRPr="00C37D62">
        <w:rPr>
          <w:rFonts w:ascii="Times New Roman" w:hAnsi="Times New Roman"/>
        </w:rPr>
        <w:t xml:space="preserve"> i</w:t>
      </w:r>
      <w:r>
        <w:rPr>
          <w:rFonts w:ascii="Times New Roman" w:hAnsi="Times New Roman"/>
        </w:rPr>
        <w:t>zvesti predmetno javno naročilo,</w:t>
      </w:r>
    </w:p>
    <w:p w:rsidR="00C37D62" w:rsidRPr="00705CF2" w:rsidRDefault="0052518D" w:rsidP="0052518D">
      <w:pPr>
        <w:pStyle w:val="Odstavekseznama"/>
        <w:numPr>
          <w:ilvl w:val="0"/>
          <w:numId w:val="41"/>
        </w:numPr>
        <w:spacing w:line="240" w:lineRule="auto"/>
        <w:rPr>
          <w:rFonts w:ascii="Times New Roman" w:hAnsi="Times New Roman"/>
        </w:rPr>
      </w:pPr>
      <w:r>
        <w:rPr>
          <w:rFonts w:ascii="Times New Roman" w:hAnsi="Times New Roman"/>
        </w:rPr>
        <w:t xml:space="preserve">da nismo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s funkcionarjem in po njegovem vedenju ni</w:t>
      </w:r>
      <w:r>
        <w:rPr>
          <w:rFonts w:ascii="Times New Roman" w:hAnsi="Times New Roman"/>
        </w:rPr>
        <w:t xml:space="preserve">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z družinskim članom funkcionarja na način, določen v prvem odstavku 35. člena Zakona o integriteti in preprečevanju korupcije (Uradni list RS, št. 69/11 – uradno prečiščeno besedilo, 158/20, 3/22 – </w:t>
      </w:r>
      <w:proofErr w:type="spellStart"/>
      <w:r w:rsidRPr="0052518D">
        <w:rPr>
          <w:rFonts w:ascii="Times New Roman" w:hAnsi="Times New Roman"/>
        </w:rPr>
        <w:t>ZDeb</w:t>
      </w:r>
      <w:proofErr w:type="spellEnd"/>
      <w:r w:rsidRPr="0052518D">
        <w:rPr>
          <w:rFonts w:ascii="Times New Roman" w:hAnsi="Times New Roman"/>
        </w:rPr>
        <w:t xml:space="preserve"> in 16/23 – </w:t>
      </w:r>
      <w:proofErr w:type="spellStart"/>
      <w:r w:rsidRPr="0052518D">
        <w:rPr>
          <w:rFonts w:ascii="Times New Roman" w:hAnsi="Times New Roman"/>
        </w:rPr>
        <w:t>ZZPri</w:t>
      </w:r>
      <w:proofErr w:type="spellEnd"/>
      <w:r w:rsidRPr="0052518D">
        <w:rPr>
          <w:rFonts w:ascii="Times New Roman" w:hAnsi="Times New Roman"/>
        </w:rPr>
        <w:t>)</w:t>
      </w:r>
      <w:r>
        <w:rPr>
          <w:rFonts w:ascii="Times New Roman" w:hAnsi="Times New Roman"/>
        </w:rPr>
        <w:t>,</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w:t>
      </w:r>
      <w:proofErr w:type="spellStart"/>
      <w:r w:rsidR="002C3A6A" w:rsidRPr="002C3A6A">
        <w:rPr>
          <w:rFonts w:ascii="Times New Roman" w:hAnsi="Times New Roman"/>
          <w:sz w:val="18"/>
          <w:szCs w:val="22"/>
        </w:rPr>
        <w:t>pdf</w:t>
      </w:r>
      <w:proofErr w:type="spellEnd"/>
      <w:r w:rsidR="002C3A6A" w:rsidRPr="002C3A6A">
        <w:rPr>
          <w:rFonts w:ascii="Times New Roman" w:hAnsi="Times New Roman"/>
          <w:sz w:val="18"/>
          <w:szCs w:val="22"/>
        </w:rPr>
        <w:t xml:space="preserve">.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16616"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CB0328">
        <w:rPr>
          <w:rFonts w:ascii="Times New Roman" w:hAnsi="Times New Roman"/>
          <w:b/>
          <w:szCs w:val="24"/>
        </w:rPr>
        <w:t xml:space="preserve"> ELEKTRIČNE ENERGIJE IZ OVE 2026-2027</w:t>
      </w:r>
      <w:r w:rsidRPr="001B2446">
        <w:rPr>
          <w:rFonts w:ascii="Times New Roman" w:hAnsi="Times New Roman"/>
          <w:b/>
          <w:szCs w:val="24"/>
        </w:rPr>
        <w:t xml:space="preserve">«, </w:t>
      </w:r>
      <w:r w:rsidRPr="001B2446">
        <w:rPr>
          <w:rFonts w:ascii="Times New Roman" w:hAnsi="Times New Roman"/>
          <w:szCs w:val="24"/>
        </w:rPr>
        <w:t>številka objave JN_____/20</w:t>
      </w:r>
      <w:r w:rsidR="00CB0328">
        <w:rPr>
          <w:rFonts w:ascii="Times New Roman" w:hAnsi="Times New Roman"/>
          <w:szCs w:val="24"/>
        </w:rPr>
        <w:t>26</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CB0328" w:rsidRDefault="00AE7D0C" w:rsidP="00CB0328">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E4401A">
        <w:rPr>
          <w:rFonts w:ascii="Times New Roman" w:hAnsi="Times New Roman"/>
          <w:szCs w:val="24"/>
        </w:rPr>
        <w:t xml:space="preserve">, da bo najmanj 55 </w:t>
      </w:r>
      <w:r w:rsidR="004510DF" w:rsidRPr="00AE7D0C">
        <w:rPr>
          <w:rFonts w:ascii="Times New Roman" w:hAnsi="Times New Roman"/>
          <w:szCs w:val="24"/>
        </w:rPr>
        <w:t>%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w:t>
      </w:r>
      <w:r w:rsidR="00CB0328" w:rsidRPr="00CB0328">
        <w:rPr>
          <w:rFonts w:ascii="Times New Roman" w:hAnsi="Times New Roman"/>
          <w:bCs/>
          <w:szCs w:val="24"/>
        </w:rPr>
        <w:t>Uradni list RS, št. 51/17, 64/19, 121/21, 132/23 in 43/25</w:t>
      </w:r>
      <w:r w:rsidR="00273D13" w:rsidRPr="00CB0328">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izdajo skupnega računa za električno energijo in omrežnino,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w:t>
      </w:r>
      <w:proofErr w:type="spellStart"/>
      <w:r w:rsidR="00603389" w:rsidRPr="002C3A6A">
        <w:rPr>
          <w:rFonts w:ascii="Times New Roman" w:hAnsi="Times New Roman"/>
          <w:sz w:val="18"/>
          <w:szCs w:val="22"/>
        </w:rPr>
        <w:t>pdf</w:t>
      </w:r>
      <w:proofErr w:type="spellEnd"/>
      <w:r w:rsidR="00603389" w:rsidRPr="002C3A6A">
        <w:rPr>
          <w:rFonts w:ascii="Times New Roman" w:hAnsi="Times New Roman"/>
          <w:sz w:val="18"/>
          <w:szCs w:val="22"/>
        </w:rPr>
        <w:t xml:space="preserve">.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A7DFB"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B20EAB" w:rsidRDefault="002C3A6A" w:rsidP="00C01AD7">
      <w:pPr>
        <w:spacing w:line="240" w:lineRule="auto"/>
        <w:jc w:val="center"/>
        <w:rPr>
          <w:rFonts w:ascii="Times New Roman" w:hAnsi="Times New Roman"/>
          <w:b/>
          <w:color w:val="000000" w:themeColor="text1"/>
          <w:szCs w:val="24"/>
        </w:rPr>
      </w:pPr>
      <w:r w:rsidRPr="00B20EAB">
        <w:rPr>
          <w:rFonts w:ascii="Times New Roman" w:hAnsi="Times New Roman"/>
          <w:b/>
          <w:color w:val="000000" w:themeColor="text1"/>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B20EAB" w:rsidRDefault="002C3A6A" w:rsidP="00C01AD7">
      <w:pPr>
        <w:spacing w:line="240" w:lineRule="auto"/>
        <w:rPr>
          <w:rFonts w:ascii="Times New Roman" w:hAnsi="Times New Roman"/>
          <w:szCs w:val="22"/>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A27472">
        <w:rPr>
          <w:rFonts w:ascii="Times New Roman" w:hAnsi="Times New Roman"/>
          <w:b/>
          <w:szCs w:val="24"/>
        </w:rPr>
        <w:t xml:space="preserve"> ELEKTRIČNE ENERGIJE IZ OVE 2026-2027</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DA6DE4">
        <w:rPr>
          <w:rFonts w:ascii="Times New Roman" w:hAnsi="Times New Roman"/>
          <w:b/>
          <w:szCs w:val="22"/>
        </w:rPr>
        <w:t xml:space="preserve">dvanajst </w:t>
      </w:r>
      <w:r w:rsidR="00FC0CE8">
        <w:rPr>
          <w:rFonts w:ascii="Times New Roman" w:hAnsi="Times New Roman"/>
          <w:b/>
          <w:szCs w:val="22"/>
        </w:rPr>
        <w:t xml:space="preserve">mesecev </w:t>
      </w:r>
      <w:r w:rsidR="00745345">
        <w:rPr>
          <w:rFonts w:ascii="Times New Roman" w:hAnsi="Times New Roman"/>
          <w:szCs w:val="22"/>
        </w:rPr>
        <w:t xml:space="preserve">predvidoma </w:t>
      </w:r>
      <w:r w:rsidRPr="002C3A6A">
        <w:rPr>
          <w:rFonts w:ascii="Times New Roman" w:hAnsi="Times New Roman"/>
          <w:szCs w:val="22"/>
        </w:rPr>
        <w:t xml:space="preserve">od </w:t>
      </w:r>
      <w:r w:rsidR="001803AC">
        <w:rPr>
          <w:rFonts w:ascii="Times New Roman" w:hAnsi="Times New Roman"/>
          <w:b/>
          <w:szCs w:val="22"/>
        </w:rPr>
        <w:t>1.7</w:t>
      </w:r>
      <w:r w:rsidR="00CE4B5E">
        <w:rPr>
          <w:rFonts w:ascii="Times New Roman" w:hAnsi="Times New Roman"/>
          <w:b/>
          <w:szCs w:val="22"/>
        </w:rPr>
        <w:t>.2026</w:t>
      </w:r>
      <w:r w:rsidR="00745345" w:rsidRPr="00980BCC">
        <w:rPr>
          <w:rFonts w:ascii="Times New Roman" w:hAnsi="Times New Roman"/>
          <w:b/>
          <w:szCs w:val="22"/>
        </w:rPr>
        <w:t xml:space="preserve"> </w:t>
      </w:r>
      <w:r w:rsidR="007E16DB" w:rsidRPr="00980BCC">
        <w:rPr>
          <w:rFonts w:ascii="Times New Roman" w:hAnsi="Times New Roman"/>
          <w:b/>
          <w:szCs w:val="22"/>
        </w:rPr>
        <w:t xml:space="preserve">(oziroma z dnem, ko se za merilna mesta izvede zamenjava bilančne skupine) </w:t>
      </w:r>
      <w:r w:rsidR="00B6713F">
        <w:rPr>
          <w:rFonts w:ascii="Times New Roman" w:hAnsi="Times New Roman"/>
          <w:b/>
          <w:szCs w:val="22"/>
        </w:rPr>
        <w:t>do 30.6</w:t>
      </w:r>
      <w:r w:rsidRPr="00980BCC">
        <w:rPr>
          <w:rFonts w:ascii="Times New Roman" w:hAnsi="Times New Roman"/>
          <w:b/>
          <w:szCs w:val="22"/>
        </w:rPr>
        <w:t>.20</w:t>
      </w:r>
      <w:r w:rsidR="00CE4B5E">
        <w:rPr>
          <w:rFonts w:ascii="Times New Roman" w:hAnsi="Times New Roman"/>
          <w:b/>
          <w:szCs w:val="22"/>
        </w:rPr>
        <w:t>27</w:t>
      </w:r>
      <w:r w:rsidR="00745345">
        <w:rPr>
          <w:rFonts w:ascii="Times New Roman" w:hAnsi="Times New Roman"/>
          <w:szCs w:val="22"/>
        </w:rPr>
        <w:t>, številka objav</w:t>
      </w:r>
      <w:r w:rsidR="009220A8">
        <w:rPr>
          <w:rFonts w:ascii="Times New Roman" w:hAnsi="Times New Roman"/>
          <w:szCs w:val="22"/>
        </w:rPr>
        <w:t>e JN_____/2026</w:t>
      </w:r>
      <w:r w:rsidRPr="002C3A6A">
        <w:rPr>
          <w:rFonts w:ascii="Times New Roman" w:hAnsi="Times New Roman"/>
          <w:b/>
          <w:szCs w:val="22"/>
        </w:rPr>
        <w:t>,</w:t>
      </w:r>
      <w:r w:rsidRPr="002C3A6A">
        <w:rPr>
          <w:rFonts w:ascii="Times New Roman" w:hAnsi="Times New Roman"/>
          <w:szCs w:val="22"/>
        </w:rPr>
        <w:t xml:space="preserve"> z dne _____, UR l. EU št.________</w:t>
      </w:r>
      <w:r w:rsidR="00B20EAB">
        <w:rPr>
          <w:rFonts w:ascii="Times New Roman" w:hAnsi="Times New Roman"/>
          <w:szCs w:val="22"/>
        </w:rPr>
        <w:t>,</w:t>
      </w:r>
      <w:r w:rsidRPr="002C3A6A">
        <w:rPr>
          <w:rFonts w:ascii="Times New Roman" w:hAnsi="Times New Roman"/>
          <w:szCs w:val="22"/>
        </w:rPr>
        <w:t xml:space="preserve"> </w:t>
      </w:r>
      <w:r w:rsidR="00B20EAB" w:rsidRPr="00B20EAB">
        <w:rPr>
          <w:rFonts w:ascii="Times New Roman" w:hAnsi="Times New Roman"/>
          <w:szCs w:val="22"/>
        </w:rPr>
        <w:t>v informacijskem sistemu e-JN/preverjanje izpolnjevanja izločitvenih pogojev (e-Dosje), pridobi podatke iz kazenske evidence in iz evidence pravnomočnih sodb oziroma sklepov o prekrških pravnih oseb in fizičnih oseb za zgoraj navedeno pravno osebo in naslednje fizične osebe:</w:t>
      </w:r>
    </w:p>
    <w:p w:rsidR="00B20EAB" w:rsidRDefault="00B20EAB"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B20EAB" w:rsidRPr="002C3A6A" w:rsidRDefault="00B20EAB"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xml:space="preserve">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D4B69E"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9" w:name="_Toc535781580"/>
      <w:bookmarkStart w:id="60" w:name="_Toc535782145"/>
      <w:bookmarkStart w:id="61" w:name="_Toc535782197"/>
      <w:r w:rsidRPr="00182829">
        <w:rPr>
          <w:rFonts w:ascii="Times New Roman" w:hAnsi="Times New Roman"/>
          <w:b/>
          <w:szCs w:val="22"/>
        </w:rPr>
        <w:t>Podatki o pravni osebi (ponudniku):</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1"/>
      <w:bookmarkStart w:id="63" w:name="_Toc535782146"/>
      <w:bookmarkStart w:id="64" w:name="_Toc535782198"/>
      <w:r w:rsidRPr="00182829">
        <w:rPr>
          <w:rFonts w:ascii="Times New Roman" w:hAnsi="Times New Roman"/>
          <w:szCs w:val="22"/>
        </w:rPr>
        <w:t>Polno ime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2"/>
      <w:bookmarkStart w:id="66" w:name="_Toc535782147"/>
      <w:bookmarkStart w:id="67" w:name="_Toc535782199"/>
      <w:r w:rsidRPr="00182829">
        <w:rPr>
          <w:rFonts w:ascii="Times New Roman" w:hAnsi="Times New Roman"/>
          <w:szCs w:val="22"/>
        </w:rPr>
        <w:t>Sedež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3"/>
      <w:bookmarkStart w:id="69" w:name="_Toc535782148"/>
      <w:bookmarkStart w:id="70" w:name="_Toc535782200"/>
      <w:r w:rsidRPr="00182829">
        <w:rPr>
          <w:rFonts w:ascii="Times New Roman" w:hAnsi="Times New Roman"/>
          <w:szCs w:val="22"/>
        </w:rPr>
        <w:t>Občina sedeža podjetja: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4"/>
      <w:bookmarkStart w:id="72" w:name="_Toc535782149"/>
      <w:bookmarkStart w:id="73" w:name="_Toc535782201"/>
      <w:r w:rsidRPr="00182829">
        <w:rPr>
          <w:rFonts w:ascii="Times New Roman" w:hAnsi="Times New Roman"/>
          <w:szCs w:val="22"/>
        </w:rPr>
        <w:t>Št. vpisa v sodni register: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5"/>
      <w:bookmarkStart w:id="75" w:name="_Toc535782150"/>
      <w:bookmarkStart w:id="76" w:name="_Toc535782202"/>
      <w:r w:rsidRPr="00182829">
        <w:rPr>
          <w:rFonts w:ascii="Times New Roman" w:hAnsi="Times New Roman"/>
          <w:szCs w:val="22"/>
        </w:rPr>
        <w:t>Št. vložka: ___________________________</w:t>
      </w:r>
      <w:bookmarkEnd w:id="74"/>
      <w:bookmarkEnd w:id="75"/>
      <w:bookmarkEnd w:id="76"/>
    </w:p>
    <w:p w:rsidR="00182829" w:rsidRPr="00182829" w:rsidRDefault="00182829" w:rsidP="00182829">
      <w:pPr>
        <w:keepNext/>
        <w:widowControl w:val="0"/>
        <w:spacing w:line="240" w:lineRule="auto"/>
        <w:outlineLvl w:val="2"/>
        <w:rPr>
          <w:rFonts w:ascii="Times New Roman" w:hAnsi="Times New Roman"/>
          <w:szCs w:val="22"/>
        </w:rPr>
      </w:pPr>
      <w:bookmarkStart w:id="77" w:name="_Toc535781586"/>
      <w:bookmarkStart w:id="78" w:name="_Toc535782151"/>
      <w:bookmarkStart w:id="79" w:name="_Toc535782203"/>
      <w:r w:rsidRPr="00182829">
        <w:rPr>
          <w:rFonts w:ascii="Times New Roman" w:hAnsi="Times New Roman"/>
          <w:szCs w:val="22"/>
        </w:rPr>
        <w:t>Matična številka podjetja: ___________________________</w:t>
      </w:r>
      <w:bookmarkEnd w:id="77"/>
      <w:bookmarkEnd w:id="78"/>
      <w:bookmarkEnd w:id="79"/>
    </w:p>
    <w:p w:rsidR="002C3A6A" w:rsidRDefault="00182829" w:rsidP="00182829">
      <w:pPr>
        <w:keepNext/>
        <w:widowControl w:val="0"/>
        <w:spacing w:line="240" w:lineRule="auto"/>
        <w:outlineLvl w:val="2"/>
        <w:rPr>
          <w:rFonts w:ascii="Times New Roman" w:hAnsi="Times New Roman"/>
          <w:szCs w:val="22"/>
        </w:rPr>
      </w:pPr>
      <w:bookmarkStart w:id="80" w:name="_Toc535781587"/>
      <w:bookmarkStart w:id="81" w:name="_Toc535782152"/>
      <w:bookmarkStart w:id="82" w:name="_Toc535782204"/>
      <w:r w:rsidRPr="00182829">
        <w:rPr>
          <w:rFonts w:ascii="Times New Roman" w:hAnsi="Times New Roman"/>
          <w:szCs w:val="22"/>
        </w:rPr>
        <w:t>ID za DDV: ___________________________</w:t>
      </w:r>
      <w:bookmarkEnd w:id="80"/>
      <w:bookmarkEnd w:id="81"/>
      <w:bookmarkEnd w:id="82"/>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3" w:name="_Toc535700382"/>
      <w:bookmarkStart w:id="84" w:name="_Toc535701125"/>
      <w:bookmarkStart w:id="85" w:name="_Toc535781588"/>
      <w:bookmarkStart w:id="86" w:name="_Toc535782153"/>
      <w:bookmarkStart w:id="87"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934CC8">
        <w:rPr>
          <w:rFonts w:ascii="Times New Roman" w:hAnsi="Times New Roman"/>
          <w:b/>
          <w:szCs w:val="24"/>
        </w:rPr>
        <w:t xml:space="preserve"> ELEKTRIČNE ENERGIJE IZ OVE 2026-2027</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7240C6" w:rsidRPr="007240C6">
        <w:rPr>
          <w:rFonts w:ascii="Times New Roman" w:hAnsi="Times New Roman"/>
          <w:b/>
          <w:szCs w:val="22"/>
        </w:rPr>
        <w:t>dvanajst</w:t>
      </w:r>
      <w:r w:rsidR="007240C6">
        <w:rPr>
          <w:rFonts w:ascii="Times New Roman" w:hAnsi="Times New Roman"/>
          <w:szCs w:val="22"/>
        </w:rPr>
        <w:t xml:space="preserve"> </w:t>
      </w:r>
      <w:r w:rsidR="00C2472B">
        <w:rPr>
          <w:rFonts w:ascii="Times New Roman" w:hAnsi="Times New Roman"/>
          <w:b/>
          <w:szCs w:val="22"/>
        </w:rPr>
        <w:t xml:space="preserve">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7240C6">
        <w:rPr>
          <w:rFonts w:ascii="Times New Roman" w:hAnsi="Times New Roman"/>
          <w:b/>
          <w:szCs w:val="22"/>
        </w:rPr>
        <w:t>1.7</w:t>
      </w:r>
      <w:r w:rsidR="00934CC8">
        <w:rPr>
          <w:rFonts w:ascii="Times New Roman" w:hAnsi="Times New Roman"/>
          <w:b/>
          <w:szCs w:val="22"/>
        </w:rPr>
        <w:t>.2026</w:t>
      </w:r>
      <w:r w:rsidR="00182829" w:rsidRPr="00483783">
        <w:rPr>
          <w:rFonts w:ascii="Times New Roman" w:hAnsi="Times New Roman"/>
          <w:b/>
          <w:szCs w:val="22"/>
        </w:rPr>
        <w:t xml:space="preserve"> </w:t>
      </w:r>
      <w:r w:rsidR="004D15B3" w:rsidRPr="00483783">
        <w:rPr>
          <w:rFonts w:ascii="Times New Roman" w:hAnsi="Times New Roman"/>
          <w:b/>
          <w:szCs w:val="22"/>
        </w:rPr>
        <w:t xml:space="preserve">(oziroma z dnem, ko se za merilna mesta izvede zamenjava bilančne skupine) </w:t>
      </w:r>
      <w:r w:rsidR="00507287">
        <w:rPr>
          <w:rFonts w:ascii="Times New Roman" w:hAnsi="Times New Roman"/>
          <w:b/>
          <w:szCs w:val="22"/>
        </w:rPr>
        <w:t xml:space="preserve">do </w:t>
      </w:r>
      <w:r w:rsidR="00934CC8">
        <w:rPr>
          <w:rFonts w:ascii="Times New Roman" w:hAnsi="Times New Roman"/>
          <w:b/>
          <w:szCs w:val="22"/>
        </w:rPr>
        <w:t>30.6.2027</w:t>
      </w:r>
      <w:r w:rsidR="00182829" w:rsidRPr="00483783">
        <w:rPr>
          <w:rFonts w:ascii="Times New Roman" w:hAnsi="Times New Roman"/>
          <w:szCs w:val="22"/>
        </w:rPr>
        <w:t>,</w:t>
      </w:r>
      <w:r w:rsidR="00934CC8">
        <w:rPr>
          <w:rFonts w:ascii="Times New Roman" w:hAnsi="Times New Roman"/>
          <w:szCs w:val="22"/>
        </w:rPr>
        <w:t xml:space="preserve"> številka objave JN_____/2026</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00F83AB6" w:rsidRPr="00F83AB6">
        <w:rPr>
          <w:rFonts w:ascii="Times New Roman" w:hAnsi="Times New Roman"/>
          <w:szCs w:val="22"/>
        </w:rPr>
        <w:t>ZIntPK</w:t>
      </w:r>
      <w:proofErr w:type="spellEnd"/>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3"/>
      <w:bookmarkEnd w:id="84"/>
      <w:bookmarkEnd w:id="85"/>
      <w:bookmarkEnd w:id="86"/>
      <w:bookmarkEnd w:id="87"/>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8" w:name="_Toc535700383"/>
      <w:bookmarkStart w:id="89" w:name="_Toc535701126"/>
      <w:bookmarkStart w:id="90" w:name="_Toc535781589"/>
      <w:bookmarkStart w:id="91" w:name="_Toc535782154"/>
      <w:bookmarkStart w:id="92"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3" w:name="_Toc535700384"/>
      <w:bookmarkStart w:id="94" w:name="_Toc535701127"/>
      <w:bookmarkStart w:id="95" w:name="_Toc535781590"/>
      <w:bookmarkStart w:id="96" w:name="_Toc535782155"/>
      <w:bookmarkStart w:id="97"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3"/>
      <w:bookmarkEnd w:id="94"/>
      <w:bookmarkEnd w:id="95"/>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8" w:name="_Toc535700385"/>
      <w:bookmarkStart w:id="99" w:name="_Toc535701128"/>
      <w:bookmarkStart w:id="100" w:name="_Toc535781591"/>
      <w:bookmarkStart w:id="101" w:name="_Toc535782156"/>
      <w:bookmarkStart w:id="102"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8"/>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2C3A6A">
        <w:rPr>
          <w:rFonts w:ascii="Times New Roman" w:hAnsi="Times New Roman"/>
          <w:sz w:val="18"/>
          <w:szCs w:val="18"/>
        </w:rPr>
        <w:t>https</w:t>
      </w:r>
      <w:proofErr w:type="spellEnd"/>
      <w:r w:rsidRPr="002C3A6A">
        <w:rPr>
          <w:rFonts w:ascii="Times New Roman" w:hAnsi="Times New Roman"/>
          <w:sz w:val="18"/>
          <w:szCs w:val="18"/>
        </w:rPr>
        <w:t>//www.kpk-rs.si/sl/pogosta-vprasanja),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25842"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394067">
        <w:rPr>
          <w:rFonts w:ascii="Times New Roman" w:hAnsi="Times New Roman"/>
          <w:b/>
          <w:sz w:val="21"/>
          <w:szCs w:val="21"/>
        </w:rPr>
        <w:t xml:space="preserve">JE IZ OVE </w:t>
      </w:r>
      <w:r w:rsidR="00002E17">
        <w:rPr>
          <w:rFonts w:ascii="Times New Roman" w:hAnsi="Times New Roman"/>
          <w:b/>
          <w:sz w:val="21"/>
          <w:szCs w:val="21"/>
        </w:rPr>
        <w:t>2026-2027</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1646CE" w:rsidP="007222E7">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6812DD" w:rsidRPr="00F339FC">
        <w:rPr>
          <w:rFonts w:ascii="Times New Roman" w:hAnsi="Times New Roman"/>
          <w:szCs w:val="22"/>
        </w:rPr>
        <w:t>o dobavi in obračunavanju električne energije</w:t>
      </w:r>
      <w:r w:rsidR="006812DD">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w:t>
      </w:r>
      <w:proofErr w:type="spellStart"/>
      <w:r w:rsidR="002C3A6A" w:rsidRPr="002C3A6A">
        <w:rPr>
          <w:rFonts w:ascii="Times New Roman" w:hAnsi="Times New Roman"/>
          <w:sz w:val="18"/>
          <w:szCs w:val="18"/>
        </w:rPr>
        <w:t>pdf</w:t>
      </w:r>
      <w:proofErr w:type="spellEnd"/>
      <w:r w:rsidR="002C3A6A" w:rsidRPr="002C3A6A">
        <w:rPr>
          <w:rFonts w:ascii="Times New Roman" w:hAnsi="Times New Roman"/>
          <w:sz w:val="18"/>
          <w:szCs w:val="18"/>
        </w:rPr>
        <w:t>.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C5461"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1B08A1">
        <w:rPr>
          <w:rFonts w:ascii="Times New Roman" w:hAnsi="Times New Roman"/>
          <w:b/>
          <w:color w:val="000000"/>
          <w:szCs w:val="22"/>
        </w:rPr>
        <w:t xml:space="preserve"> ELEKTRIČNE ENERGIJE IZ OVE 2026-2027</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1B08A1">
        <w:rPr>
          <w:rFonts w:ascii="Times New Roman" w:hAnsi="Times New Roman"/>
          <w:color w:val="000000"/>
          <w:szCs w:val="22"/>
        </w:rPr>
        <w:t>številka objave JN_____/2026</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3"/>
          <w:footerReference w:type="default" r:id="rId44"/>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18F8C"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A71686">
        <w:rPr>
          <w:rFonts w:ascii="Times New Roman" w:hAnsi="Times New Roman"/>
          <w:b/>
          <w:szCs w:val="22"/>
        </w:rPr>
        <w:t xml:space="preserve"> ELEKTRIČNE ENERGIJE IZ OVE 2026-2027</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E90786">
        <w:rPr>
          <w:rFonts w:ascii="Times New Roman" w:hAnsi="Times New Roman"/>
          <w:b/>
          <w:szCs w:val="22"/>
        </w:rPr>
        <w:t>1.7</w:t>
      </w:r>
      <w:r w:rsidRPr="001603A1">
        <w:rPr>
          <w:rFonts w:ascii="Times New Roman" w:hAnsi="Times New Roman"/>
          <w:b/>
          <w:szCs w:val="22"/>
        </w:rPr>
        <w:t>.2</w:t>
      </w:r>
      <w:r w:rsidR="00A71686">
        <w:rPr>
          <w:rFonts w:ascii="Times New Roman" w:hAnsi="Times New Roman"/>
          <w:b/>
          <w:szCs w:val="22"/>
        </w:rPr>
        <w:t>026</w:t>
      </w:r>
      <w:r w:rsidRPr="001603A1">
        <w:rPr>
          <w:rFonts w:ascii="Times New Roman" w:hAnsi="Times New Roman"/>
          <w:b/>
          <w:szCs w:val="22"/>
        </w:rPr>
        <w:t xml:space="preserve"> </w:t>
      </w:r>
      <w:r w:rsidR="00261462" w:rsidRPr="001603A1">
        <w:rPr>
          <w:rFonts w:ascii="Times New Roman" w:hAnsi="Times New Roman"/>
          <w:b/>
          <w:szCs w:val="22"/>
        </w:rPr>
        <w:t xml:space="preserve">(oziroma z dnem, ko se za merilna mesta izvede zamenjava bilančne skupine) </w:t>
      </w:r>
      <w:r w:rsidR="00A71686">
        <w:rPr>
          <w:rFonts w:ascii="Times New Roman" w:hAnsi="Times New Roman"/>
          <w:b/>
          <w:szCs w:val="22"/>
        </w:rPr>
        <w:t>do 30.6.2027</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A71686">
        <w:rPr>
          <w:rFonts w:ascii="Times New Roman" w:hAnsi="Times New Roman"/>
          <w:szCs w:val="22"/>
        </w:rPr>
        <w:t>026</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4134AD">
        <w:trPr>
          <w:trHeight w:val="37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4134AD">
        <w:trPr>
          <w:trHeight w:val="28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Vsak del javnega naročila, ki se oddaja v </w:t>
            </w:r>
            <w:proofErr w:type="spellStart"/>
            <w:r w:rsidRPr="001E1AE6">
              <w:rPr>
                <w:rFonts w:ascii="Times New Roman" w:hAnsi="Times New Roman"/>
                <w:b/>
                <w:bCs/>
                <w:sz w:val="20"/>
              </w:rPr>
              <w:t>podizvajanje</w:t>
            </w:r>
            <w:proofErr w:type="spellEnd"/>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Količina/Delež (%) javnega naročila, ki se oddaja v </w:t>
            </w:r>
            <w:proofErr w:type="spellStart"/>
            <w:r w:rsidRPr="001E1AE6">
              <w:rPr>
                <w:rFonts w:ascii="Times New Roman" w:hAnsi="Times New Roman"/>
                <w:b/>
                <w:bCs/>
                <w:sz w:val="20"/>
              </w:rPr>
              <w:t>podizvajanje</w:t>
            </w:r>
            <w:proofErr w:type="spellEnd"/>
            <w:r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D038C"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875BC8">
        <w:rPr>
          <w:rFonts w:ascii="Times New Roman" w:hAnsi="Times New Roman"/>
          <w:b/>
          <w:color w:val="000000"/>
          <w:szCs w:val="22"/>
        </w:rPr>
        <w:t xml:space="preserve">(do </w:t>
      </w:r>
      <w:r w:rsidR="00875BC8" w:rsidRPr="005070C4">
        <w:rPr>
          <w:rFonts w:ascii="Times New Roman" w:hAnsi="Times New Roman"/>
          <w:b/>
          <w:color w:val="000000"/>
          <w:szCs w:val="22"/>
        </w:rPr>
        <w:t>30.6.2027</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CDC93"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3C16CF">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3715CB">
        <w:rPr>
          <w:rFonts w:ascii="Times New Roman" w:eastAsia="Calibri" w:hAnsi="Times New Roman"/>
          <w:b/>
          <w:szCs w:val="22"/>
          <w:lang w:eastAsia="en-US"/>
        </w:rPr>
        <w:t xml:space="preserve"> ELEKTRIČNE ENERGIJE IZ OVE 2026-2027</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r w:rsidRPr="001745EC">
        <w:rPr>
          <w:rFonts w:ascii="Times New Roman" w:eastAsia="Calibri" w:hAnsi="Times New Roman"/>
          <w:szCs w:val="22"/>
          <w:lang w:eastAsia="en-US"/>
        </w:rPr>
        <w:t>priglašamo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CB074C" w:rsidRDefault="001745EC" w:rsidP="008E0957">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3E62D3">
        <w:rPr>
          <w:rFonts w:ascii="Times New Roman" w:eastAsia="Calibri" w:hAnsi="Times New Roman"/>
          <w:b/>
          <w:szCs w:val="22"/>
          <w:lang w:eastAsia="en-US"/>
        </w:rPr>
        <w:t>4</w:t>
      </w:r>
      <w:r w:rsidR="007E477F">
        <w:rPr>
          <w:rFonts w:ascii="Times New Roman" w:eastAsia="Calibri" w:hAnsi="Times New Roman"/>
          <w:b/>
          <w:szCs w:val="22"/>
          <w:lang w:eastAsia="en-US"/>
        </w:rPr>
        <w:t>8</w:t>
      </w:r>
      <w:r w:rsidR="00005A03">
        <w:rPr>
          <w:rFonts w:ascii="Times New Roman" w:eastAsia="Calibri" w:hAnsi="Times New Roman"/>
          <w:b/>
          <w:szCs w:val="22"/>
          <w:lang w:eastAsia="en-US"/>
        </w:rPr>
        <w:t xml:space="preserve"> mesecev </w:t>
      </w:r>
      <w:r w:rsidR="00157981" w:rsidRPr="00224A40">
        <w:rPr>
          <w:rFonts w:ascii="Times New Roman" w:eastAsia="Calibri" w:hAnsi="Times New Roman"/>
          <w:szCs w:val="22"/>
          <w:lang w:eastAsia="en-US"/>
        </w:rPr>
        <w:t xml:space="preserve">od </w:t>
      </w:r>
      <w:r w:rsidR="00182937" w:rsidRPr="005070C4">
        <w:rPr>
          <w:rFonts w:ascii="Times New Roman" w:eastAsia="Calibri" w:hAnsi="Times New Roman"/>
          <w:szCs w:val="22"/>
          <w:lang w:eastAsia="en-US"/>
        </w:rPr>
        <w:t>1.1</w:t>
      </w:r>
      <w:r w:rsidR="00BB2583" w:rsidRPr="005070C4">
        <w:rPr>
          <w:rFonts w:ascii="Times New Roman" w:eastAsia="Calibri" w:hAnsi="Times New Roman"/>
          <w:szCs w:val="22"/>
          <w:lang w:eastAsia="en-US"/>
        </w:rPr>
        <w:t>.2022</w:t>
      </w:r>
      <w:r w:rsidR="008E3A6E" w:rsidRPr="005070C4">
        <w:rPr>
          <w:rFonts w:ascii="Times New Roman" w:eastAsia="Calibri" w:hAnsi="Times New Roman"/>
          <w:szCs w:val="22"/>
          <w:lang w:eastAsia="en-US"/>
        </w:rPr>
        <w:t xml:space="preserve"> do </w:t>
      </w:r>
      <w:r w:rsidR="003E62D3" w:rsidRPr="005070C4">
        <w:rPr>
          <w:rFonts w:ascii="Times New Roman" w:eastAsia="Calibri" w:hAnsi="Times New Roman"/>
          <w:szCs w:val="22"/>
          <w:lang w:eastAsia="en-US"/>
        </w:rPr>
        <w:t>3</w:t>
      </w:r>
      <w:r w:rsidR="00B76D9E" w:rsidRPr="005070C4">
        <w:rPr>
          <w:rFonts w:ascii="Times New Roman" w:eastAsia="Calibri" w:hAnsi="Times New Roman"/>
          <w:szCs w:val="22"/>
          <w:lang w:eastAsia="en-US"/>
        </w:rPr>
        <w:t>1</w:t>
      </w:r>
      <w:r w:rsidR="003E62D3" w:rsidRPr="005070C4">
        <w:rPr>
          <w:rFonts w:ascii="Times New Roman" w:eastAsia="Calibri" w:hAnsi="Times New Roman"/>
          <w:szCs w:val="22"/>
          <w:lang w:eastAsia="en-US"/>
        </w:rPr>
        <w:t>.</w:t>
      </w:r>
      <w:r w:rsidR="00FA52AC" w:rsidRPr="005070C4">
        <w:rPr>
          <w:rFonts w:ascii="Times New Roman" w:eastAsia="Calibri" w:hAnsi="Times New Roman"/>
          <w:szCs w:val="22"/>
          <w:lang w:eastAsia="en-US"/>
        </w:rPr>
        <w:t>12</w:t>
      </w:r>
      <w:r w:rsidR="00BB2583" w:rsidRPr="005070C4">
        <w:rPr>
          <w:rFonts w:ascii="Times New Roman" w:eastAsia="Calibri" w:hAnsi="Times New Roman"/>
          <w:szCs w:val="22"/>
          <w:lang w:eastAsia="en-US"/>
        </w:rPr>
        <w:t>.2025</w:t>
      </w:r>
      <w:r w:rsidR="008E0957" w:rsidRPr="00224A40">
        <w:rPr>
          <w:rFonts w:ascii="Times New Roman" w:eastAsia="Calibri" w:hAnsi="Times New Roman"/>
          <w:szCs w:val="22"/>
          <w:lang w:eastAsia="en-US"/>
        </w:rPr>
        <w:t xml:space="preserve"> </w:t>
      </w:r>
      <w:r w:rsidR="00BB2583">
        <w:rPr>
          <w:rFonts w:ascii="Times New Roman" w:eastAsia="Calibri" w:hAnsi="Times New Roman"/>
          <w:i/>
          <w:szCs w:val="22"/>
          <w:lang w:eastAsia="en-US"/>
        </w:rPr>
        <w:t xml:space="preserve">oziroma izjemoma do </w:t>
      </w:r>
      <w:r w:rsidR="004E478F" w:rsidRPr="005070C4">
        <w:rPr>
          <w:rFonts w:ascii="Times New Roman" w:eastAsia="Calibri" w:hAnsi="Times New Roman"/>
          <w:i/>
          <w:szCs w:val="22"/>
          <w:lang w:eastAsia="en-US"/>
        </w:rPr>
        <w:t>4.6</w:t>
      </w:r>
      <w:r w:rsidR="00BB2583" w:rsidRPr="005070C4">
        <w:rPr>
          <w:rFonts w:ascii="Times New Roman" w:eastAsia="Calibri" w:hAnsi="Times New Roman"/>
          <w:i/>
          <w:szCs w:val="22"/>
          <w:lang w:eastAsia="en-US"/>
        </w:rPr>
        <w:t>.2026</w:t>
      </w:r>
      <w:r w:rsidR="00CB074C">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.000.000 k</w:t>
      </w:r>
      <w:r w:rsidR="00A10417" w:rsidRPr="00A10417">
        <w:rPr>
          <w:rFonts w:ascii="Times New Roman" w:eastAsia="Calibri" w:hAnsi="Times New Roman"/>
          <w:szCs w:val="22"/>
          <w:lang w:eastAsia="en-US"/>
        </w:rPr>
        <w:t>Wh</w:t>
      </w:r>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D80101">
        <w:rPr>
          <w:rFonts w:ascii="Times New Roman" w:eastAsia="Calibri" w:hAnsi="Times New Roman"/>
          <w:szCs w:val="22"/>
          <w:lang w:eastAsia="en-US"/>
        </w:rPr>
        <w:t>nik navesti 12-mesečno obdobje (</w:t>
      </w:r>
      <w:r w:rsidR="00D80101" w:rsidRPr="00D80101">
        <w:rPr>
          <w:rFonts w:ascii="Times New Roman" w:eastAsia="Calibri" w:hAnsi="Times New Roman"/>
          <w:i/>
          <w:szCs w:val="22"/>
          <w:lang w:eastAsia="en-US"/>
        </w:rPr>
        <w:t>oziroma izjemoma</w:t>
      </w:r>
      <w:r w:rsidR="00D80101">
        <w:rPr>
          <w:rFonts w:ascii="Times New Roman" w:eastAsia="Calibri" w:hAnsi="Times New Roman"/>
          <w:szCs w:val="22"/>
          <w:lang w:eastAsia="en-US"/>
        </w:rPr>
        <w:t xml:space="preserve"> </w:t>
      </w:r>
      <w:r w:rsidR="00D80101" w:rsidRPr="00D80101">
        <w:rPr>
          <w:rFonts w:ascii="Times New Roman" w:eastAsia="Calibri" w:hAnsi="Times New Roman"/>
          <w:i/>
          <w:szCs w:val="22"/>
          <w:lang w:eastAsia="en-US"/>
        </w:rPr>
        <w:t>referenco za obdobje 5 mesecev</w:t>
      </w:r>
      <w:r w:rsidR="00D80101">
        <w:rPr>
          <w:rFonts w:ascii="Times New Roman" w:eastAsia="Calibri" w:hAnsi="Times New Roman"/>
          <w:i/>
          <w:szCs w:val="22"/>
          <w:lang w:eastAsia="en-US"/>
        </w:rPr>
        <w:t xml:space="preserve"> za obdobje do</w:t>
      </w:r>
      <w:r w:rsidR="00AF4369">
        <w:rPr>
          <w:rFonts w:ascii="Times New Roman" w:eastAsia="Calibri" w:hAnsi="Times New Roman"/>
          <w:i/>
          <w:szCs w:val="22"/>
          <w:lang w:eastAsia="en-US"/>
        </w:rPr>
        <w:t xml:space="preserve"> </w:t>
      </w:r>
      <w:r w:rsidR="006B2DDC">
        <w:rPr>
          <w:rFonts w:ascii="Times New Roman" w:eastAsia="Calibri" w:hAnsi="Times New Roman"/>
          <w:i/>
          <w:szCs w:val="22"/>
          <w:lang w:eastAsia="en-US"/>
        </w:rPr>
        <w:t>4.6</w:t>
      </w:r>
      <w:r w:rsidR="00BB2583">
        <w:rPr>
          <w:rFonts w:ascii="Times New Roman" w:eastAsia="Calibri" w:hAnsi="Times New Roman"/>
          <w:i/>
          <w:szCs w:val="22"/>
          <w:lang w:eastAsia="en-US"/>
        </w:rPr>
        <w:t>.2026</w:t>
      </w:r>
      <w:r w:rsidR="00D80101">
        <w:rPr>
          <w:rFonts w:ascii="Times New Roman" w:eastAsia="Calibri" w:hAnsi="Times New Roman"/>
          <w:i/>
          <w:szCs w:val="22"/>
          <w:lang w:eastAsia="en-US"/>
        </w:rPr>
        <w:t xml:space="preserv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(kWh)</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SKUPAJ DOBAVLJENA ELEKTRIČNA ENERGIJA v kWh</w:t>
            </w:r>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posebej sešteje skupaj dobavljena količine električne energije v kWh</w:t>
      </w:r>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19888" cy="230588"/>
            <wp:effectExtent l="0" t="0" r="889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2394" cy="231520"/>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Default="00ED1576"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7A9B5"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562173" w:rsidRPr="00ED1576" w:rsidRDefault="00562173"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5D31C8">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w:t>
      </w:r>
      <w:proofErr w:type="spellStart"/>
      <w:r w:rsidRPr="00ED1576">
        <w:rPr>
          <w:rFonts w:ascii="Times New Roman" w:hAnsi="Times New Roman"/>
          <w:sz w:val="18"/>
          <w:szCs w:val="18"/>
        </w:rPr>
        <w:t>pdf</w:t>
      </w:r>
      <w:proofErr w:type="spellEnd"/>
      <w:r w:rsidRPr="00ED1576">
        <w:rPr>
          <w:rFonts w:ascii="Times New Roman" w:hAnsi="Times New Roman"/>
          <w:sz w:val="18"/>
          <w:szCs w:val="18"/>
        </w:rPr>
        <w:t>. obliki.</w:t>
      </w:r>
    </w:p>
    <w:p w:rsidR="00562173" w:rsidRDefault="00562173" w:rsidP="005D31C8">
      <w:pPr>
        <w:spacing w:line="240" w:lineRule="auto"/>
        <w:rPr>
          <w:rFonts w:ascii="Times New Roman" w:hAnsi="Times New Roman"/>
          <w:sz w:val="18"/>
          <w:szCs w:val="18"/>
        </w:rPr>
      </w:pP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B86595"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783D9D">
        <w:rPr>
          <w:rFonts w:ascii="Times New Roman" w:eastAsia="Arial Unicode MS" w:hAnsi="Times New Roman"/>
          <w:b/>
          <w:color w:val="000000" w:themeColor="text1"/>
          <w:szCs w:val="22"/>
        </w:rPr>
        <w:t>VZOREC POGODBE</w:t>
      </w:r>
      <w:r w:rsidR="0077615D" w:rsidRPr="00783D9D">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81013E" w:rsidRDefault="0081013E"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55E84"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81013E" w:rsidRDefault="0081013E"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C42464">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525BA" w:rsidRDefault="00E525B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3171B4">
        <w:rPr>
          <w:rFonts w:ascii="Times New Roman" w:hAnsi="Times New Roman"/>
          <w:szCs w:val="22"/>
        </w:rPr>
        <w:t>(</w:t>
      </w:r>
      <w:r w:rsidR="00E257A5" w:rsidRPr="00E257A5">
        <w:rPr>
          <w:rFonts w:ascii="Times New Roman" w:hAnsi="Times New Roman"/>
          <w:szCs w:val="22"/>
        </w:rPr>
        <w:t xml:space="preserve">Uradni list RS, št. 91/15, 14/18, 121/21, 10/22, 74/22 – </w:t>
      </w:r>
      <w:proofErr w:type="spellStart"/>
      <w:r w:rsidR="00E257A5" w:rsidRPr="00E257A5">
        <w:rPr>
          <w:rFonts w:ascii="Times New Roman" w:hAnsi="Times New Roman"/>
          <w:szCs w:val="22"/>
        </w:rPr>
        <w:t>odl</w:t>
      </w:r>
      <w:proofErr w:type="spellEnd"/>
      <w:r w:rsidR="00E257A5" w:rsidRPr="00E257A5">
        <w:rPr>
          <w:rFonts w:ascii="Times New Roman" w:hAnsi="Times New Roman"/>
          <w:szCs w:val="22"/>
        </w:rPr>
        <w:t>. US, 100/22 – ZNUZSZS, 28/23, 88/23 – ZOPNN-F in 83/25 – ZOUL</w:t>
      </w:r>
      <w:r w:rsidR="003171B4">
        <w:rPr>
          <w:rFonts w:ascii="Times New Roman" w:hAnsi="Times New Roman"/>
          <w:szCs w:val="22"/>
        </w:rPr>
        <w:t xml:space="preserve">) </w:t>
      </w:r>
      <w:r w:rsidRPr="002E28EB">
        <w:rPr>
          <w:rFonts w:ascii="Times New Roman" w:hAnsi="Times New Roman"/>
          <w:szCs w:val="22"/>
        </w:rPr>
        <w:t>za</w:t>
      </w:r>
      <w:r w:rsidR="002E0452" w:rsidRPr="002E28EB">
        <w:rPr>
          <w:rFonts w:ascii="Times New Roman" w:hAnsi="Times New Roman"/>
          <w:szCs w:val="22"/>
        </w:rPr>
        <w:t xml:space="preserve"> </w:t>
      </w:r>
      <w:r w:rsidR="002E0452" w:rsidRPr="002E28EB">
        <w:rPr>
          <w:rFonts w:ascii="Times New Roman" w:hAnsi="Times New Roman"/>
          <w:b/>
          <w:bCs/>
          <w:szCs w:val="22"/>
        </w:rPr>
        <w:t>DOBAVO ELEKTRIČNE ENERGIJE Z DELEŽEM</w:t>
      </w:r>
      <w:r w:rsidR="00265A10" w:rsidRPr="002E28EB">
        <w:rPr>
          <w:rFonts w:ascii="Times New Roman" w:hAnsi="Times New Roman"/>
          <w:b/>
          <w:bCs/>
          <w:szCs w:val="22"/>
        </w:rPr>
        <w:t xml:space="preserve"> ELEKTRIČNE</w:t>
      </w:r>
      <w:r w:rsidR="00E257A5">
        <w:rPr>
          <w:rFonts w:ascii="Times New Roman" w:hAnsi="Times New Roman"/>
          <w:b/>
          <w:bCs/>
          <w:szCs w:val="22"/>
        </w:rPr>
        <w:t xml:space="preserve"> ENERGIJE IZ OVE 2026-2027</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lastRenderedPageBreak/>
        <w:t>PREDME</w:t>
      </w:r>
      <w:r w:rsidR="001E2C3E">
        <w:rPr>
          <w:rFonts w:ascii="Times New Roman" w:hAnsi="Times New Roman"/>
          <w:b/>
        </w:rPr>
        <w:t>T</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1C3A6C">
        <w:rPr>
          <w:rFonts w:ascii="Times New Roman" w:hAnsi="Times New Roman"/>
          <w:szCs w:val="22"/>
        </w:rPr>
        <w:t>dvanajstih (12</w:t>
      </w:r>
      <w:r w:rsidR="005256FE">
        <w:rPr>
          <w:rFonts w:ascii="Times New Roman" w:hAnsi="Times New Roman"/>
          <w:szCs w:val="22"/>
        </w:rPr>
        <w:t xml:space="preserve">) mesecev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E56B43">
        <w:rPr>
          <w:rFonts w:ascii="Times New Roman" w:hAnsi="Times New Roman"/>
          <w:b/>
          <w:i/>
          <w:szCs w:val="22"/>
        </w:rPr>
        <w:t xml:space="preserve">od </w:t>
      </w:r>
      <w:r w:rsidR="00E56B43" w:rsidRPr="00325F53">
        <w:rPr>
          <w:rFonts w:ascii="Times New Roman" w:hAnsi="Times New Roman"/>
          <w:b/>
          <w:i/>
          <w:szCs w:val="22"/>
        </w:rPr>
        <w:t>1.7</w:t>
      </w:r>
      <w:r w:rsidR="00F51B25">
        <w:rPr>
          <w:rFonts w:ascii="Times New Roman" w:hAnsi="Times New Roman"/>
          <w:b/>
          <w:i/>
          <w:szCs w:val="22"/>
        </w:rPr>
        <w:t>.2026</w:t>
      </w:r>
      <w:r w:rsidR="00CC137A" w:rsidRPr="009E4061">
        <w:rPr>
          <w:rFonts w:ascii="Times New Roman" w:hAnsi="Times New Roman"/>
          <w:b/>
          <w:i/>
          <w:szCs w:val="22"/>
        </w:rPr>
        <w:t xml:space="preserve"> </w:t>
      </w:r>
      <w:r w:rsidR="00C50520" w:rsidRPr="009E4061">
        <w:rPr>
          <w:rFonts w:ascii="Times New Roman" w:hAnsi="Times New Roman"/>
          <w:b/>
          <w:i/>
          <w:szCs w:val="22"/>
        </w:rPr>
        <w:t xml:space="preserve">oziroma z dnem, ko se za merilna mesta izvede zamenjava bilančne skupine </w:t>
      </w:r>
      <w:r w:rsidR="0092004B">
        <w:rPr>
          <w:rFonts w:ascii="Times New Roman" w:hAnsi="Times New Roman"/>
          <w:b/>
          <w:i/>
          <w:szCs w:val="22"/>
        </w:rPr>
        <w:t xml:space="preserve">do </w:t>
      </w:r>
      <w:r w:rsidR="00F51B25">
        <w:rPr>
          <w:rFonts w:ascii="Times New Roman" w:hAnsi="Times New Roman"/>
          <w:b/>
          <w:i/>
          <w:szCs w:val="22"/>
        </w:rPr>
        <w:t>30.6.2027</w:t>
      </w:r>
      <w:r w:rsidR="00CC137A" w:rsidRPr="00325F53">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w:t>
      </w:r>
      <w:r w:rsidR="009036AA">
        <w:rPr>
          <w:rFonts w:ascii="Times New Roman" w:hAnsi="Times New Roman"/>
        </w:rPr>
        <w:t>Maribor, delovna enota Pobrežje,</w:t>
      </w:r>
    </w:p>
    <w:p w:rsidR="009036AA" w:rsidRPr="009036AA" w:rsidRDefault="009036AA" w:rsidP="009036AA">
      <w:pPr>
        <w:pStyle w:val="Odstavekseznama"/>
        <w:numPr>
          <w:ilvl w:val="0"/>
          <w:numId w:val="47"/>
        </w:numPr>
        <w:rPr>
          <w:rFonts w:ascii="Times New Roman" w:hAnsi="Times New Roman"/>
        </w:rPr>
      </w:pPr>
      <w:r w:rsidRPr="009036AA">
        <w:rPr>
          <w:rFonts w:ascii="Times New Roman" w:hAnsi="Times New Roman"/>
        </w:rPr>
        <w:t xml:space="preserve">8131520 Center integrirane dolgotrajne oskrbe CIDO </w:t>
      </w:r>
      <w:proofErr w:type="spellStart"/>
      <w:r w:rsidRPr="009036AA">
        <w:rPr>
          <w:rFonts w:ascii="Times New Roman" w:hAnsi="Times New Roman"/>
        </w:rPr>
        <w:t>DANica</w:t>
      </w:r>
      <w:proofErr w:type="spellEnd"/>
      <w:r w:rsidRPr="009036AA">
        <w:rPr>
          <w:rFonts w:ascii="Times New Roman" w:hAnsi="Times New Roman"/>
        </w:rPr>
        <w:t xml:space="preserve"> Podlehnik, Podlehnik BŠ, Podlehnik.</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A68BC"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w:t>
      </w:r>
      <w:r w:rsidR="002A68BC">
        <w:rPr>
          <w:rFonts w:ascii="Times New Roman" w:hAnsi="Times New Roman"/>
          <w:szCs w:val="22"/>
        </w:rPr>
        <w:t xml:space="preserve">ktrične energije ne spremenijo. </w:t>
      </w:r>
      <w:r w:rsidR="002A68BC" w:rsidRPr="002A68BC">
        <w:rPr>
          <w:rFonts w:ascii="Times New Roman" w:hAnsi="Times New Roman"/>
          <w:szCs w:val="22"/>
        </w:rPr>
        <w:t xml:space="preserve">Pogodbo je mogoče podaljšati s pisnim aneksom, in sicer največ do sklenitve nove pogodbe na podlagi izvedenega </w:t>
      </w:r>
      <w:r w:rsidR="002A68BC">
        <w:rPr>
          <w:rFonts w:ascii="Times New Roman" w:hAnsi="Times New Roman"/>
          <w:szCs w:val="22"/>
        </w:rPr>
        <w:t xml:space="preserve">novega </w:t>
      </w:r>
      <w:r w:rsidR="002A68BC" w:rsidRPr="002A68BC">
        <w:rPr>
          <w:rFonts w:ascii="Times New Roman" w:hAnsi="Times New Roman"/>
          <w:szCs w:val="22"/>
        </w:rPr>
        <w:t>javnega naročila po takrat veljavnih tržnih cenah.</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r w:rsidRPr="00265476">
        <w:rPr>
          <w:rFonts w:ascii="Times New Roman" w:hAnsi="Times New Roman"/>
          <w:szCs w:val="22"/>
        </w:rPr>
        <w:t>kWh)</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Pr="0064285C"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E51E15">
        <w:rPr>
          <w:rFonts w:ascii="Times New Roman" w:hAnsi="Times New Roman"/>
          <w:szCs w:val="22"/>
        </w:rPr>
        <w:t xml:space="preserve">dvanajst </w:t>
      </w:r>
      <w:r w:rsidR="00862C55">
        <w:rPr>
          <w:rFonts w:ascii="Times New Roman" w:hAnsi="Times New Roman"/>
          <w:szCs w:val="22"/>
        </w:rPr>
        <w:t xml:space="preserve">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4B38D2" w:rsidRPr="004B38D2">
        <w:rPr>
          <w:rFonts w:ascii="Times New Roman" w:hAnsi="Times New Roman"/>
          <w:szCs w:val="22"/>
        </w:rPr>
        <w:t>1.629.754,55</w:t>
      </w:r>
      <w:r w:rsidR="004B38D2">
        <w:rPr>
          <w:rFonts w:ascii="Times New Roman" w:hAnsi="Times New Roman"/>
          <w:szCs w:val="22"/>
        </w:rPr>
        <w:t xml:space="preserve"> </w:t>
      </w:r>
      <w:r w:rsidRPr="008A640C">
        <w:rPr>
          <w:rFonts w:ascii="Times New Roman" w:hAnsi="Times New Roman"/>
          <w:szCs w:val="22"/>
        </w:rPr>
        <w:t>kWh</w:t>
      </w:r>
      <w:r>
        <w:rPr>
          <w:rFonts w:ascii="Times New Roman" w:hAnsi="Times New Roman"/>
          <w:szCs w:val="22"/>
        </w:rPr>
        <w:t xml:space="preserve"> </w:t>
      </w:r>
      <w:r w:rsidRPr="008A640C">
        <w:rPr>
          <w:rFonts w:ascii="Times New Roman" w:hAnsi="Times New Roman"/>
          <w:szCs w:val="22"/>
        </w:rPr>
        <w:t>in</w:t>
      </w:r>
      <w:r w:rsidR="007F3A02">
        <w:rPr>
          <w:rFonts w:ascii="Times New Roman" w:hAnsi="Times New Roman"/>
          <w:szCs w:val="22"/>
        </w:rPr>
        <w:t xml:space="preserve"> </w:t>
      </w:r>
      <w:r w:rsidR="004B38D2" w:rsidRPr="004B38D2">
        <w:rPr>
          <w:rFonts w:ascii="Times New Roman" w:hAnsi="Times New Roman"/>
          <w:szCs w:val="22"/>
        </w:rPr>
        <w:t>1.282.561,45</w:t>
      </w:r>
      <w:r w:rsidR="004B38D2">
        <w:rPr>
          <w:rFonts w:ascii="Times New Roman" w:hAnsi="Times New Roman"/>
          <w:szCs w:val="22"/>
        </w:rPr>
        <w:t xml:space="preserve"> </w:t>
      </w:r>
      <w:r w:rsidRPr="008A640C">
        <w:rPr>
          <w:rFonts w:ascii="Times New Roman" w:hAnsi="Times New Roman"/>
          <w:szCs w:val="22"/>
        </w:rPr>
        <w:t>kWh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37172E">
      <w:pPr>
        <w:pStyle w:val="Odstavekseznama"/>
        <w:numPr>
          <w:ilvl w:val="0"/>
          <w:numId w:val="52"/>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D400A7" w:rsidRPr="00E41CFC">
        <w:rPr>
          <w:rFonts w:ascii="Times New Roman" w:hAnsi="Times New Roman"/>
        </w:rPr>
        <w:t>1.1</w:t>
      </w:r>
      <w:r w:rsidR="00F66E3F">
        <w:rPr>
          <w:rFonts w:ascii="Times New Roman" w:hAnsi="Times New Roman"/>
        </w:rPr>
        <w:t>.2019 do 31.3.2026</w:t>
      </w:r>
      <w:r w:rsidR="004C34F9" w:rsidRPr="00E41CFC">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9434B8">
        <w:rPr>
          <w:rFonts w:ascii="Times New Roman" w:hAnsi="Times New Roman"/>
          <w:szCs w:val="22"/>
        </w:rPr>
        <w:t xml:space="preserve">dvanajst </w:t>
      </w:r>
      <w:r w:rsidR="0040088D">
        <w:rPr>
          <w:rFonts w:ascii="Times New Roman" w:hAnsi="Times New Roman"/>
          <w:szCs w:val="22"/>
        </w:rPr>
        <w:t>mesecev</w:t>
      </w:r>
      <w:r w:rsidR="007F7CFC">
        <w:rPr>
          <w:rFonts w:ascii="Times New Roman" w:hAnsi="Times New Roman"/>
          <w:szCs w:val="22"/>
        </w:rPr>
        <w:t xml:space="preserve"> </w:t>
      </w:r>
      <w:r w:rsidR="00A76E3C">
        <w:rPr>
          <w:rFonts w:ascii="Times New Roman" w:hAnsi="Times New Roman"/>
          <w:szCs w:val="22"/>
        </w:rPr>
        <w:br/>
      </w:r>
      <w:r w:rsidR="009434B8">
        <w:rPr>
          <w:rFonts w:ascii="Times New Roman" w:hAnsi="Times New Roman"/>
          <w:szCs w:val="22"/>
        </w:rPr>
        <w:t xml:space="preserve">(od </w:t>
      </w:r>
      <w:r w:rsidR="009434B8" w:rsidRPr="00751F70">
        <w:rPr>
          <w:rFonts w:ascii="Times New Roman" w:hAnsi="Times New Roman"/>
          <w:szCs w:val="22"/>
        </w:rPr>
        <w:t>1.7</w:t>
      </w:r>
      <w:r w:rsidR="00A84C5A">
        <w:rPr>
          <w:rFonts w:ascii="Times New Roman" w:hAnsi="Times New Roman"/>
          <w:szCs w:val="22"/>
        </w:rPr>
        <w:t>.2026</w:t>
      </w:r>
      <w:r w:rsidR="007F7CFC" w:rsidRPr="007F7CFC">
        <w:rPr>
          <w:rFonts w:ascii="Times New Roman" w:hAnsi="Times New Roman"/>
          <w:szCs w:val="22"/>
        </w:rPr>
        <w:t xml:space="preserve"> oziroma z dnem, ko se za merilna mesta izvede</w:t>
      </w:r>
      <w:r w:rsidR="00356888">
        <w:rPr>
          <w:rFonts w:ascii="Times New Roman" w:hAnsi="Times New Roman"/>
          <w:szCs w:val="22"/>
        </w:rPr>
        <w:t xml:space="preserve"> </w:t>
      </w:r>
      <w:r w:rsidR="002217E9">
        <w:rPr>
          <w:rFonts w:ascii="Times New Roman" w:hAnsi="Times New Roman"/>
          <w:szCs w:val="22"/>
        </w:rPr>
        <w:t xml:space="preserve">zamenjava </w:t>
      </w:r>
      <w:r w:rsidR="00A76E3C">
        <w:rPr>
          <w:rFonts w:ascii="Times New Roman" w:hAnsi="Times New Roman"/>
          <w:szCs w:val="22"/>
        </w:rPr>
        <w:t xml:space="preserve">bilančne skupine do </w:t>
      </w:r>
      <w:r w:rsidR="00A84C5A">
        <w:rPr>
          <w:rFonts w:ascii="Times New Roman" w:hAnsi="Times New Roman"/>
          <w:szCs w:val="22"/>
        </w:rPr>
        <w:t>30.6.2027</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1"/>
        <w:gridCol w:w="1129"/>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5A6641" w:rsidP="0040088D">
            <w:pPr>
              <w:spacing w:line="240" w:lineRule="auto"/>
              <w:jc w:val="center"/>
              <w:rPr>
                <w:rFonts w:ascii="Times New Roman" w:hAnsi="Times New Roman"/>
                <w:b/>
                <w:color w:val="000000"/>
                <w:szCs w:val="22"/>
              </w:rPr>
            </w:pPr>
            <w:r w:rsidRPr="005304C1">
              <w:rPr>
                <w:rFonts w:ascii="Times New Roman" w:hAnsi="Times New Roman"/>
                <w:b/>
                <w:color w:val="000000"/>
                <w:szCs w:val="22"/>
              </w:rPr>
              <w:t>1.7</w:t>
            </w:r>
            <w:r w:rsidR="00390024">
              <w:rPr>
                <w:rFonts w:ascii="Times New Roman" w:hAnsi="Times New Roman"/>
                <w:b/>
                <w:color w:val="000000"/>
                <w:szCs w:val="22"/>
              </w:rPr>
              <w:t>.2026</w:t>
            </w:r>
            <w:r w:rsidR="004C56E7" w:rsidRPr="005304C1">
              <w:rPr>
                <w:rFonts w:ascii="Times New Roman" w:hAnsi="Times New Roman"/>
                <w:b/>
                <w:color w:val="000000"/>
                <w:szCs w:val="22"/>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390024" w:rsidP="0040088D">
            <w:pPr>
              <w:spacing w:line="240" w:lineRule="auto"/>
              <w:jc w:val="center"/>
              <w:rPr>
                <w:rFonts w:ascii="Times New Roman" w:hAnsi="Times New Roman"/>
                <w:b/>
                <w:color w:val="000000"/>
                <w:szCs w:val="22"/>
              </w:rPr>
            </w:pPr>
            <w:r>
              <w:rPr>
                <w:rFonts w:ascii="Times New Roman" w:hAnsi="Times New Roman"/>
                <w:b/>
                <w:color w:val="000000"/>
                <w:szCs w:val="22"/>
              </w:rPr>
              <w:t>30.6.2027</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525748" w:rsidRDefault="004B38D2" w:rsidP="0040088D">
            <w:pPr>
              <w:spacing w:line="240" w:lineRule="auto"/>
              <w:jc w:val="center"/>
              <w:rPr>
                <w:rFonts w:ascii="Times New Roman" w:hAnsi="Times New Roman"/>
                <w:color w:val="000000"/>
                <w:szCs w:val="22"/>
                <w:highlight w:val="yellow"/>
              </w:rPr>
            </w:pPr>
            <w:r w:rsidRPr="004B38D2">
              <w:rPr>
                <w:rFonts w:ascii="Times New Roman" w:hAnsi="Times New Roman"/>
                <w:color w:val="000000"/>
                <w:szCs w:val="22"/>
              </w:rPr>
              <w:t>1.629.754,55</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525748" w:rsidRDefault="004B38D2" w:rsidP="00E2529C">
            <w:pPr>
              <w:spacing w:line="240" w:lineRule="auto"/>
              <w:jc w:val="center"/>
              <w:rPr>
                <w:rFonts w:ascii="Times New Roman" w:hAnsi="Times New Roman"/>
                <w:color w:val="000000"/>
                <w:szCs w:val="22"/>
                <w:highlight w:val="yellow"/>
              </w:rPr>
            </w:pPr>
            <w:r w:rsidRPr="004B38D2">
              <w:rPr>
                <w:rFonts w:ascii="Times New Roman" w:hAnsi="Times New Roman"/>
                <w:color w:val="000000"/>
                <w:szCs w:val="22"/>
              </w:rPr>
              <w:t>1.282.561,45</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lastRenderedPageBreak/>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844BA6" w:rsidRDefault="00844BA6"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EUR/kWh)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1368E4">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w:t>
      </w:r>
      <w:r w:rsidR="00F51232">
        <w:rPr>
          <w:rFonts w:ascii="Times New Roman" w:hAnsi="Times New Roman"/>
          <w:color w:val="000000"/>
          <w:szCs w:val="22"/>
        </w:rPr>
        <w:t xml:space="preserve">ELES </w:t>
      </w:r>
      <w:r w:rsidRPr="0075188C">
        <w:rPr>
          <w:rFonts w:ascii="Times New Roman" w:hAnsi="Times New Roman"/>
          <w:color w:val="000000"/>
          <w:szCs w:val="22"/>
        </w:rPr>
        <w:t xml:space="preserve">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2836FE">
        <w:rPr>
          <w:rFonts w:ascii="Times New Roman" w:hAnsi="Times New Roman"/>
          <w:color w:val="000000"/>
          <w:szCs w:val="22"/>
        </w:rPr>
        <w:t xml:space="preserve">Splošnih pogojev za dobavo in odjem električne energije iz distribucijskega omrežja električne energije </w:t>
      </w:r>
      <w:r w:rsidR="00D8604D" w:rsidRPr="002836FE">
        <w:rPr>
          <w:rFonts w:ascii="Times New Roman" w:hAnsi="Times New Roman"/>
          <w:color w:val="000000"/>
          <w:szCs w:val="22"/>
        </w:rPr>
        <w:t xml:space="preserve">(Uradni list RS, št. 126/07, 1/08 – </w:t>
      </w:r>
      <w:proofErr w:type="spellStart"/>
      <w:r w:rsidR="00D8604D" w:rsidRPr="002836FE">
        <w:rPr>
          <w:rFonts w:ascii="Times New Roman" w:hAnsi="Times New Roman"/>
          <w:color w:val="000000"/>
          <w:szCs w:val="22"/>
        </w:rPr>
        <w:t>popr</w:t>
      </w:r>
      <w:proofErr w:type="spellEnd"/>
      <w:r w:rsidR="00D8604D" w:rsidRPr="002836FE">
        <w:rPr>
          <w:rFonts w:ascii="Times New Roman" w:hAnsi="Times New Roman"/>
          <w:color w:val="000000"/>
          <w:szCs w:val="22"/>
        </w:rPr>
        <w:t xml:space="preserve">., 37/11 – </w:t>
      </w:r>
      <w:proofErr w:type="spellStart"/>
      <w:r w:rsidR="00D8604D" w:rsidRPr="002836FE">
        <w:rPr>
          <w:rFonts w:ascii="Times New Roman" w:hAnsi="Times New Roman"/>
          <w:color w:val="000000"/>
          <w:szCs w:val="22"/>
        </w:rPr>
        <w:t>odl</w:t>
      </w:r>
      <w:proofErr w:type="spellEnd"/>
      <w:r w:rsidR="00D8604D" w:rsidRPr="002836FE">
        <w:rPr>
          <w:rFonts w:ascii="Times New Roman" w:hAnsi="Times New Roman"/>
          <w:color w:val="000000"/>
          <w:szCs w:val="22"/>
        </w:rPr>
        <w:t>. US in 17/14 – EZ-1</w:t>
      </w:r>
      <w:r w:rsidR="0045665A" w:rsidRPr="002836FE">
        <w:rPr>
          <w:rFonts w:ascii="Times New Roman" w:hAnsi="Times New Roman"/>
          <w:color w:val="000000"/>
          <w:szCs w:val="22"/>
        </w:rPr>
        <w:t xml:space="preserve"> in 7/21</w:t>
      </w:r>
      <w:r w:rsidR="00D8604D" w:rsidRPr="002836FE">
        <w:rPr>
          <w:rFonts w:ascii="Times New Roman" w:hAnsi="Times New Roman"/>
          <w:color w:val="000000"/>
          <w:szCs w:val="22"/>
        </w:rPr>
        <w:t>)</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w:t>
      </w:r>
      <w:r w:rsidR="00B04884">
        <w:rPr>
          <w:rFonts w:ascii="Times New Roman" w:hAnsi="Times New Roman"/>
          <w:color w:val="000000"/>
          <w:szCs w:val="22"/>
        </w:rPr>
        <w:t>ELES</w:t>
      </w:r>
      <w:r w:rsidRPr="0075188C">
        <w:rPr>
          <w:rFonts w:ascii="Times New Roman" w:hAnsi="Times New Roman"/>
          <w:color w:val="000000"/>
          <w:szCs w:val="22"/>
        </w:rPr>
        <w:t>).</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V primeru, da so merilne naprave nepravilno registrirale porabljeno električno energijo, je odjemalec dolžan nemudoma obvestiti sistemskega operaterja distribucijskega omrežja (</w:t>
      </w:r>
      <w:r w:rsidR="00FE235F">
        <w:rPr>
          <w:rFonts w:ascii="Times New Roman" w:hAnsi="Times New Roman"/>
          <w:color w:val="000000"/>
          <w:szCs w:val="22"/>
        </w:rPr>
        <w:t>ELES</w:t>
      </w:r>
      <w:r w:rsidRPr="0075188C">
        <w:rPr>
          <w:rFonts w:ascii="Times New Roman" w:hAnsi="Times New Roman"/>
          <w:color w:val="000000"/>
          <w:szCs w:val="22"/>
        </w:rPr>
        <w:t xml:space="preserve">). </w:t>
      </w:r>
      <w:r w:rsidR="00FE235F">
        <w:rPr>
          <w:rFonts w:ascii="Times New Roman" w:hAnsi="Times New Roman"/>
          <w:color w:val="000000"/>
          <w:szCs w:val="22"/>
        </w:rPr>
        <w:t xml:space="preserve">ELES </w:t>
      </w:r>
      <w:r w:rsidRPr="0075188C">
        <w:rPr>
          <w:rFonts w:ascii="Times New Roman" w:hAnsi="Times New Roman"/>
          <w:color w:val="000000"/>
          <w:szCs w:val="22"/>
        </w:rPr>
        <w:t xml:space="preserve">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w:t>
      </w:r>
      <w:r w:rsidR="00867478">
        <w:rPr>
          <w:rFonts w:ascii="Times New Roman" w:hAnsi="Times New Roman"/>
          <w:color w:val="000000"/>
          <w:szCs w:val="22"/>
        </w:rPr>
        <w:t xml:space="preserve">ELES </w:t>
      </w:r>
      <w:r w:rsidRPr="0075188C">
        <w:rPr>
          <w:rFonts w:ascii="Times New Roman" w:hAnsi="Times New Roman"/>
          <w:color w:val="000000"/>
          <w:szCs w:val="22"/>
        </w:rPr>
        <w:t>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Default="00FD1F02" w:rsidP="002B637E">
      <w:pPr>
        <w:spacing w:line="240" w:lineRule="auto"/>
        <w:rPr>
          <w:rFonts w:ascii="Times New Roman" w:hAnsi="Times New Roman"/>
          <w:szCs w:val="22"/>
        </w:rPr>
      </w:pPr>
    </w:p>
    <w:p w:rsidR="00934044" w:rsidRDefault="00934044" w:rsidP="002B637E">
      <w:pPr>
        <w:spacing w:line="240" w:lineRule="auto"/>
        <w:rPr>
          <w:rFonts w:ascii="Times New Roman" w:hAnsi="Times New Roman"/>
          <w:szCs w:val="22"/>
        </w:rPr>
      </w:pPr>
    </w:p>
    <w:p w:rsidR="00934044" w:rsidRDefault="00934044" w:rsidP="002B637E">
      <w:pPr>
        <w:spacing w:line="240" w:lineRule="auto"/>
        <w:rPr>
          <w:rFonts w:ascii="Times New Roman" w:hAnsi="Times New Roman"/>
          <w:szCs w:val="22"/>
        </w:rPr>
      </w:pPr>
    </w:p>
    <w:p w:rsidR="00934044" w:rsidRDefault="00934044" w:rsidP="002B637E">
      <w:pPr>
        <w:spacing w:line="240" w:lineRule="auto"/>
        <w:rPr>
          <w:rFonts w:ascii="Times New Roman" w:hAnsi="Times New Roman"/>
          <w:szCs w:val="22"/>
        </w:rPr>
      </w:pPr>
    </w:p>
    <w:p w:rsidR="00934044" w:rsidRDefault="00934044" w:rsidP="002B637E">
      <w:pPr>
        <w:spacing w:line="240" w:lineRule="auto"/>
        <w:rPr>
          <w:rFonts w:ascii="Times New Roman" w:hAnsi="Times New Roman"/>
          <w:szCs w:val="22"/>
        </w:rPr>
      </w:pPr>
    </w:p>
    <w:p w:rsidR="00934044" w:rsidRPr="0075188C" w:rsidRDefault="00934044"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lastRenderedPageBreak/>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E76CF5" w:rsidRPr="00441942">
        <w:rPr>
          <w:rFonts w:ascii="Times New Roman" w:hAnsi="Times New Roman"/>
          <w:szCs w:val="22"/>
        </w:rPr>
        <w:t>dvanajstih</w:t>
      </w:r>
      <w:r w:rsidR="00E76CF5">
        <w:rPr>
          <w:rFonts w:ascii="Times New Roman" w:hAnsi="Times New Roman"/>
          <w:szCs w:val="22"/>
        </w:rPr>
        <w:t xml:space="preserve"> </w:t>
      </w:r>
      <w:r w:rsidR="0018648A">
        <w:rPr>
          <w:rFonts w:ascii="Times New Roman" w:hAnsi="Times New Roman"/>
          <w:szCs w:val="22"/>
        </w:rPr>
        <w:t xml:space="preserve">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37172E">
      <w:pPr>
        <w:pStyle w:val="Odstavekseznama"/>
        <w:numPr>
          <w:ilvl w:val="0"/>
          <w:numId w:val="54"/>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razpolaga z zadostnimi kapacitetami in bo zagotavljal dobavo električne energije na vsa odjemna mes</w:t>
      </w:r>
      <w:r w:rsidR="005D23DD">
        <w:rPr>
          <w:rFonts w:ascii="Times New Roman" w:hAnsi="Times New Roman"/>
          <w:szCs w:val="24"/>
        </w:rPr>
        <w:t>ta, ki bodo vključena v pogodbo,</w:t>
      </w:r>
      <w:r w:rsidRPr="00C32E07">
        <w:rPr>
          <w:rFonts w:ascii="Times New Roman" w:hAnsi="Times New Roman"/>
          <w:szCs w:val="24"/>
        </w:rPr>
        <w:t xml:space="preserve">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A62FBA" w:rsidRPr="004A051F" w:rsidRDefault="00173B34" w:rsidP="004A051F">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E4401A">
        <w:rPr>
          <w:rFonts w:ascii="Times New Roman" w:hAnsi="Times New Roman"/>
          <w:szCs w:val="24"/>
        </w:rPr>
        <w:t xml:space="preserve">, da bo najmanj 55 </w:t>
      </w:r>
      <w:r w:rsidRPr="00AE7D0C">
        <w:rPr>
          <w:rFonts w:ascii="Times New Roman" w:hAnsi="Times New Roman"/>
          <w:szCs w:val="24"/>
        </w:rPr>
        <w:t>%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A62FBA">
        <w:rPr>
          <w:rFonts w:ascii="Times New Roman" w:hAnsi="Times New Roman"/>
          <w:bCs/>
          <w:szCs w:val="24"/>
        </w:rPr>
        <w:t>(</w:t>
      </w:r>
      <w:r w:rsidR="004A051F" w:rsidRPr="004A051F">
        <w:rPr>
          <w:rFonts w:ascii="Times New Roman" w:hAnsi="Times New Roman"/>
          <w:bCs/>
          <w:szCs w:val="24"/>
        </w:rPr>
        <w:t>Uradni list RS, št. 51/17, 64/19, 121/21, 132/23 in 43/25</w:t>
      </w:r>
      <w:r w:rsidR="005D23DD" w:rsidRPr="004A051F">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izdajo skupnega računa za električno energijo in omrežnino,</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lastRenderedPageBreak/>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37172E">
      <w:pPr>
        <w:pStyle w:val="Odstavekseznama"/>
        <w:numPr>
          <w:ilvl w:val="0"/>
          <w:numId w:val="55"/>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AB1584">
        <w:rPr>
          <w:rFonts w:ascii="Times New Roman" w:hAnsi="Times New Roman"/>
          <w:bCs/>
          <w:szCs w:val="22"/>
        </w:rPr>
        <w:t>S to pogodbo naročnik (kupec</w:t>
      </w:r>
      <w:r w:rsidRPr="00AB1584">
        <w:rPr>
          <w:rFonts w:ascii="Times New Roman" w:hAnsi="Times New Roman"/>
          <w:b/>
          <w:bCs/>
          <w:szCs w:val="22"/>
        </w:rPr>
        <w:t xml:space="preserve">) </w:t>
      </w:r>
      <w:r w:rsidRPr="00AB1584">
        <w:rPr>
          <w:rFonts w:ascii="Times New Roman" w:hAnsi="Times New Roman"/>
          <w:color w:val="000000"/>
          <w:szCs w:val="22"/>
        </w:rPr>
        <w:t>pooblašča dobavitelja (prodajalca), da:</w:t>
      </w:r>
    </w:p>
    <w:p w:rsidR="006228D8" w:rsidRPr="00004BDA" w:rsidRDefault="00EA1881" w:rsidP="00004BDA">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v njegovem imenu ureja in vodi postopek menjave dobavitelja pri </w:t>
      </w:r>
      <w:r w:rsidR="002708B5">
        <w:rPr>
          <w:rFonts w:ascii="Times New Roman" w:hAnsi="Times New Roman"/>
        </w:rPr>
        <w:t xml:space="preserve">ELES </w:t>
      </w:r>
      <w:r w:rsidRPr="0075188C">
        <w:rPr>
          <w:rFonts w:ascii="Times New Roman" w:hAnsi="Times New Roman"/>
        </w:rPr>
        <w:t>in bilančne skupine ali podskupine. Naročnik pooblašča dobavitelja za izvedbo vsega potrebnega za izvajanje pogodbe o dobavi pri</w:t>
      </w:r>
      <w:r w:rsidR="00374A9F">
        <w:rPr>
          <w:rFonts w:ascii="Times New Roman" w:hAnsi="Times New Roman"/>
        </w:rPr>
        <w:t xml:space="preserve"> ELES</w:t>
      </w:r>
      <w:r w:rsidRPr="0075188C">
        <w:rPr>
          <w:rFonts w:ascii="Times New Roman" w:hAnsi="Times New Roman"/>
        </w:rPr>
        <w:t xml:space="preserve">, vključno s posredovanjem vseh podatkov, navedenih v pogodbi, pripravo, izpolnitvijo in podpis izjav in podobnega, kar bi zahteval </w:t>
      </w:r>
      <w:r w:rsidR="003B0BD5" w:rsidRPr="003B0BD5">
        <w:rPr>
          <w:rFonts w:ascii="Times New Roman" w:hAnsi="Times New Roman"/>
        </w:rPr>
        <w:t xml:space="preserve">ELES </w:t>
      </w:r>
      <w:r w:rsidRPr="0075188C">
        <w:rPr>
          <w:rFonts w:ascii="Times New Roman" w:hAnsi="Times New Roman"/>
        </w:rPr>
        <w:t xml:space="preserve">in se nanašajo na naročnika. Naročnik bo dobavitelju nemudoma posredoval vse podatke, ki bi jih </w:t>
      </w:r>
      <w:r w:rsidR="00004BDA" w:rsidRPr="00004BDA">
        <w:rPr>
          <w:rFonts w:ascii="Times New Roman" w:hAnsi="Times New Roman"/>
        </w:rPr>
        <w:t>ELES</w:t>
      </w:r>
      <w:r w:rsidR="00004BDA">
        <w:rPr>
          <w:rFonts w:ascii="Times New Roman" w:hAnsi="Times New Roman"/>
        </w:rPr>
        <w:t xml:space="preserve"> </w:t>
      </w:r>
      <w:r w:rsidRPr="00004BDA">
        <w:rPr>
          <w:rFonts w:ascii="Times New Roman" w:hAnsi="Times New Roman"/>
        </w:rPr>
        <w:t>zahteval od dobavitelja. Hkrati naročnik priznava vsa opravila dobavitelja v naročn</w:t>
      </w:r>
      <w:r w:rsidR="006228D8" w:rsidRPr="00004BDA">
        <w:rPr>
          <w:rFonts w:ascii="Times New Roman" w:hAnsi="Times New Roman"/>
        </w:rPr>
        <w:t>ikovem imenu za pravno veljavna,</w:t>
      </w:r>
    </w:p>
    <w:p w:rsidR="00EA1881" w:rsidRPr="00031F93" w:rsidRDefault="00EA1881" w:rsidP="00031F93">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w:t>
      </w:r>
      <w:r w:rsidR="00D30CAA" w:rsidRPr="00D30CAA">
        <w:rPr>
          <w:rFonts w:ascii="Times New Roman" w:hAnsi="Times New Roman"/>
        </w:rPr>
        <w:t>ELES</w:t>
      </w:r>
      <w:r w:rsidR="00D30CAA">
        <w:rPr>
          <w:rFonts w:ascii="Times New Roman" w:hAnsi="Times New Roman"/>
        </w:rPr>
        <w:t xml:space="preserve"> </w:t>
      </w:r>
      <w:r w:rsidRPr="00D30CAA">
        <w:rPr>
          <w:rFonts w:ascii="Times New Roman" w:hAnsi="Times New Roman"/>
        </w:rPr>
        <w:t xml:space="preserve">posreduje dobavitelju podatke o porabi električne energije za zadnjih 12 mesecev ter omogoči dobavitelju dostop do merilnih in obračunskih podatkov </w:t>
      </w:r>
      <w:r w:rsidR="00944CEC" w:rsidRPr="00D30CAA">
        <w:rPr>
          <w:rFonts w:ascii="Times New Roman" w:hAnsi="Times New Roman"/>
        </w:rPr>
        <w:br/>
      </w:r>
      <w:r w:rsidRPr="00D30CAA">
        <w:rPr>
          <w:rFonts w:ascii="Times New Roman" w:hAnsi="Times New Roman"/>
        </w:rPr>
        <w:t xml:space="preserve">za merilno mesto, ki je predmet pogodbe in za morebitna nova merilna </w:t>
      </w:r>
      <w:r w:rsidR="00944CEC" w:rsidRPr="00D30CAA">
        <w:rPr>
          <w:rFonts w:ascii="Times New Roman" w:hAnsi="Times New Roman"/>
        </w:rPr>
        <w:br/>
      </w:r>
      <w:r w:rsidR="00D30CAA">
        <w:rPr>
          <w:rFonts w:ascii="Times New Roman" w:hAnsi="Times New Roman"/>
        </w:rPr>
        <w:t>mesta. Naročnik dobavitelja</w:t>
      </w:r>
      <w:r w:rsidRPr="00D30CAA">
        <w:rPr>
          <w:rFonts w:ascii="Times New Roman" w:hAnsi="Times New Roman"/>
        </w:rPr>
        <w:t xml:space="preserve"> pooblašča za dostop do baze podatkov (evid</w:t>
      </w:r>
      <w:r w:rsidR="006228D8" w:rsidRPr="00D30CAA">
        <w:rPr>
          <w:rFonts w:ascii="Times New Roman" w:hAnsi="Times New Roman"/>
        </w:rPr>
        <w:t xml:space="preserve">ence merilnih </w:t>
      </w:r>
      <w:r w:rsidR="00944CEC" w:rsidRPr="00D30CAA">
        <w:rPr>
          <w:rFonts w:ascii="Times New Roman" w:hAnsi="Times New Roman"/>
        </w:rPr>
        <w:br/>
      </w:r>
      <w:r w:rsidR="006228D8" w:rsidRPr="00D30CAA">
        <w:rPr>
          <w:rFonts w:ascii="Times New Roman" w:hAnsi="Times New Roman"/>
        </w:rPr>
        <w:t>mest) o naročniku</w:t>
      </w:r>
      <w:r w:rsidRPr="00D30CAA">
        <w:rPr>
          <w:rFonts w:ascii="Times New Roman" w:hAnsi="Times New Roman"/>
        </w:rPr>
        <w:t xml:space="preserve"> in naročnikovem merilnem mestu, ki ga vodi</w:t>
      </w:r>
      <w:r w:rsidR="00031F93">
        <w:rPr>
          <w:rFonts w:ascii="Times New Roman" w:hAnsi="Times New Roman"/>
        </w:rPr>
        <w:t xml:space="preserve"> </w:t>
      </w:r>
      <w:r w:rsidR="00031F93" w:rsidRPr="00031F93">
        <w:rPr>
          <w:rFonts w:ascii="Times New Roman" w:hAnsi="Times New Roman"/>
        </w:rPr>
        <w:t>ELES</w:t>
      </w:r>
      <w:r w:rsidRPr="00031F93">
        <w:rPr>
          <w:rFonts w:ascii="Times New Roman" w:hAnsi="Times New Roman"/>
        </w:rPr>
        <w:t>.</w:t>
      </w:r>
      <w:r w:rsidRPr="00031F93">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w:t>
      </w:r>
      <w:r w:rsidR="00965615" w:rsidRPr="000B0C26">
        <w:rPr>
          <w:rFonts w:ascii="Times New Roman" w:hAnsi="Times New Roman"/>
          <w:szCs w:val="22"/>
        </w:rPr>
        <w:t>Splošnih pogojev za dobavo in odjem električne energije iz distribucijskega omrežja električne energije</w:t>
      </w:r>
      <w:r w:rsidR="00965615" w:rsidRPr="00965615">
        <w:rPr>
          <w:rFonts w:ascii="Times New Roman" w:hAnsi="Times New Roman"/>
          <w:szCs w:val="22"/>
        </w:rPr>
        <w:t xml:space="preserv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37172E">
      <w:pPr>
        <w:pStyle w:val="Odstavekseznama"/>
        <w:numPr>
          <w:ilvl w:val="0"/>
          <w:numId w:val="55"/>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r w:rsidR="00B24772">
              <w:rPr>
                <w:rFonts w:ascii="Times New Roman" w:hAnsi="Times New Roman"/>
                <w:b/>
                <w:sz w:val="18"/>
                <w:szCs w:val="18"/>
              </w:rPr>
              <w:t>-storitev</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lastRenderedPageBreak/>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5D0241" w:rsidRDefault="005D0241" w:rsidP="005D0241">
      <w:pPr>
        <w:pStyle w:val="Odstavekseznama"/>
        <w:numPr>
          <w:ilvl w:val="0"/>
          <w:numId w:val="0"/>
        </w:numPr>
        <w:spacing w:line="240" w:lineRule="auto"/>
        <w:ind w:left="397"/>
        <w:rPr>
          <w:rFonts w:ascii="Times New Roman" w:hAnsi="Times New Roman"/>
          <w:b/>
        </w:rPr>
      </w:pPr>
    </w:p>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37172E">
      <w:pPr>
        <w:pStyle w:val="Odstavekseznama"/>
        <w:numPr>
          <w:ilvl w:val="0"/>
          <w:numId w:val="53"/>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00646B" w:rsidRDefault="00BD79AA" w:rsidP="0000646B">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0000646B">
        <w:rPr>
          <w:rFonts w:ascii="Times New Roman" w:hAnsi="Times New Roman"/>
          <w:color w:val="000000"/>
          <w:szCs w:val="22"/>
        </w:rPr>
        <w:t xml:space="preserve">. </w:t>
      </w: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37172E">
      <w:pPr>
        <w:pStyle w:val="Odstavekseznama"/>
        <w:numPr>
          <w:ilvl w:val="0"/>
          <w:numId w:val="56"/>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lastRenderedPageBreak/>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8D371D" w:rsidRPr="00FC5F04" w:rsidRDefault="00FC5F04" w:rsidP="0037172E">
      <w:pPr>
        <w:pStyle w:val="Odstavekseznama"/>
        <w:numPr>
          <w:ilvl w:val="0"/>
          <w:numId w:val="56"/>
        </w:numPr>
        <w:tabs>
          <w:tab w:val="left" w:pos="3402"/>
        </w:tabs>
        <w:spacing w:line="240" w:lineRule="auto"/>
        <w:ind w:right="-288"/>
        <w:jc w:val="left"/>
        <w:rPr>
          <w:rFonts w:ascii="Times New Roman" w:hAnsi="Times New Roman"/>
          <w:b/>
        </w:rPr>
      </w:pPr>
      <w:r w:rsidRPr="00FC5F04">
        <w:rPr>
          <w:rFonts w:ascii="Times New Roman" w:hAnsi="Times New Roman"/>
          <w:b/>
        </w:rPr>
        <w:t>VIŠJA SILA</w:t>
      </w:r>
    </w:p>
    <w:p w:rsidR="008D371D"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150E66" w:rsidRPr="0024031B" w:rsidRDefault="00150E66" w:rsidP="00150E66">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150E66" w:rsidRDefault="00150E66" w:rsidP="008D371D">
      <w:pPr>
        <w:pStyle w:val="Odstavekseznama"/>
        <w:numPr>
          <w:ilvl w:val="0"/>
          <w:numId w:val="0"/>
        </w:numPr>
        <w:tabs>
          <w:tab w:val="left" w:pos="3402"/>
        </w:tabs>
        <w:spacing w:line="240" w:lineRule="auto"/>
        <w:ind w:left="360" w:right="-288"/>
        <w:jc w:val="left"/>
        <w:rPr>
          <w:rFonts w:ascii="Times New Roman" w:hAnsi="Times New Roman"/>
          <w:b/>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Kot višja sila se za </w:t>
      </w:r>
      <w:r w:rsidR="007A4178">
        <w:rPr>
          <w:rFonts w:ascii="Times New Roman" w:hAnsi="Times New Roman"/>
          <w:sz w:val="22"/>
          <w:szCs w:val="22"/>
        </w:rPr>
        <w:t xml:space="preserve">dobavitelja </w:t>
      </w:r>
      <w:r w:rsidRPr="007A4178">
        <w:rPr>
          <w:rFonts w:ascii="Times New Roman" w:hAnsi="Times New Roman"/>
          <w:sz w:val="22"/>
          <w:szCs w:val="22"/>
        </w:rPr>
        <w:t>in naročnika štejejo nepričakovani naravni dogodki, ki ima</w:t>
      </w:r>
      <w:r w:rsidR="00BF0D30">
        <w:rPr>
          <w:rFonts w:ascii="Times New Roman" w:hAnsi="Times New Roman"/>
          <w:sz w:val="22"/>
          <w:szCs w:val="22"/>
        </w:rPr>
        <w:t>jo značaj elementarne nesreče (</w:t>
      </w:r>
      <w:r w:rsidRPr="007A4178">
        <w:rPr>
          <w:rFonts w:ascii="Times New Roman" w:hAnsi="Times New Roman"/>
          <w:sz w:val="22"/>
          <w:szCs w:val="22"/>
        </w:rPr>
        <w:t xml:space="preserve">povodenj, potresi, požari itd.)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nakupu in prodaji. </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Nastop višje sile oprošča </w:t>
      </w:r>
      <w:r w:rsidR="00EF1047">
        <w:rPr>
          <w:rFonts w:ascii="Times New Roman" w:hAnsi="Times New Roman"/>
          <w:sz w:val="22"/>
          <w:szCs w:val="22"/>
        </w:rPr>
        <w:t xml:space="preserve">dobavitelja </w:t>
      </w:r>
      <w:r w:rsidRPr="007A4178">
        <w:rPr>
          <w:rFonts w:ascii="Times New Roman" w:hAnsi="Times New Roman"/>
          <w:sz w:val="22"/>
          <w:szCs w:val="22"/>
        </w:rPr>
        <w:t>in naročnika izpolnitve obveznosti iz te pogodbe za čas trajanja višje sile in odpravo posledic le-te, prav tako ju oprošča obveznosti plačila odškodnin zaradi neizpolnjevanja pogodbenih obveznosti v času trajanja višje sile.</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306629" w:rsidP="008D371D">
      <w:pPr>
        <w:pStyle w:val="SlogSlog1TahomaObojestransko"/>
        <w:spacing w:line="276" w:lineRule="auto"/>
        <w:rPr>
          <w:rFonts w:ascii="Times New Roman" w:hAnsi="Times New Roman"/>
          <w:sz w:val="22"/>
          <w:szCs w:val="22"/>
        </w:rPr>
      </w:pPr>
      <w:r>
        <w:rPr>
          <w:rFonts w:ascii="Times New Roman" w:hAnsi="Times New Roman"/>
          <w:sz w:val="22"/>
          <w:szCs w:val="22"/>
        </w:rPr>
        <w:t xml:space="preserve">Dobavitelj </w:t>
      </w:r>
      <w:r w:rsidR="008D371D" w:rsidRPr="007A4178">
        <w:rPr>
          <w:rFonts w:ascii="Times New Roman" w:hAnsi="Times New Roman"/>
          <w:sz w:val="22"/>
          <w:szCs w:val="22"/>
        </w:rPr>
        <w:t>ne odgovarja za škodo, ki je nastala kot posledica delovanja višje sile oz. vzrokov, na katere nastanek in delovanje ni mogel vplivati.</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Primere višje sile in njihovo trajanje ugotavlja posebna komisija, sestavljena iz predstavnikov </w:t>
      </w:r>
      <w:r w:rsidR="00A95DE8">
        <w:rPr>
          <w:rFonts w:ascii="Times New Roman" w:hAnsi="Times New Roman"/>
          <w:sz w:val="22"/>
          <w:szCs w:val="22"/>
        </w:rPr>
        <w:t xml:space="preserve">dobavitelja </w:t>
      </w:r>
      <w:r w:rsidRPr="007A4178">
        <w:rPr>
          <w:rFonts w:ascii="Times New Roman" w:hAnsi="Times New Roman"/>
          <w:sz w:val="22"/>
          <w:szCs w:val="22"/>
        </w:rPr>
        <w:t xml:space="preserve">in naročnika. Če se pogodbeni stranki ne dogovorita drugače, se upoštevajo primeri višje sile, če trajajo njene posledice več kot 24 ur. </w:t>
      </w:r>
    </w:p>
    <w:p w:rsidR="008D371D" w:rsidRPr="007A4178"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571CC9" w:rsidRPr="0011573B" w:rsidRDefault="005C7324" w:rsidP="0037172E">
      <w:pPr>
        <w:pStyle w:val="Odstavekseznama"/>
        <w:numPr>
          <w:ilvl w:val="0"/>
          <w:numId w:val="56"/>
        </w:numPr>
        <w:tabs>
          <w:tab w:val="left" w:pos="3402"/>
        </w:tabs>
        <w:spacing w:line="240" w:lineRule="auto"/>
        <w:ind w:right="-288"/>
        <w:jc w:val="left"/>
        <w:rPr>
          <w:rFonts w:ascii="Times New Roman" w:hAnsi="Times New Roman"/>
          <w:b/>
        </w:rPr>
      </w:pPr>
      <w:r w:rsidRPr="0011573B">
        <w:rPr>
          <w:rFonts w:ascii="Times New Roman" w:hAnsi="Times New Roman"/>
          <w:b/>
        </w:rPr>
        <w:t>RAZVEZNI POGOJ</w:t>
      </w:r>
    </w:p>
    <w:p w:rsidR="00091CB1" w:rsidRPr="00091CB1" w:rsidRDefault="00091CB1" w:rsidP="00091CB1">
      <w:pPr>
        <w:pStyle w:val="Odstavekseznama"/>
        <w:numPr>
          <w:ilvl w:val="0"/>
          <w:numId w:val="0"/>
        </w:numPr>
        <w:tabs>
          <w:tab w:val="left" w:pos="3402"/>
        </w:tabs>
        <w:spacing w:line="240" w:lineRule="auto"/>
        <w:ind w:left="360" w:right="-288"/>
        <w:jc w:val="left"/>
        <w:rPr>
          <w:rFonts w:ascii="Times New Roman" w:hAnsi="Times New Roman"/>
          <w:b/>
        </w:rPr>
      </w:pPr>
    </w:p>
    <w:p w:rsidR="00571CC9" w:rsidRPr="0022796E" w:rsidRDefault="00571CC9" w:rsidP="0037172E">
      <w:pPr>
        <w:pStyle w:val="Odstavekseznama"/>
        <w:numPr>
          <w:ilvl w:val="0"/>
          <w:numId w:val="61"/>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Ta pogodba je sklenjena pod razveznim pogojem, ki se uresniči v primeru izpolnitve ene od naslednjih okoliščin:</w:t>
      </w:r>
    </w:p>
    <w:p w:rsidR="00081C62" w:rsidRPr="00771608" w:rsidRDefault="00081C62" w:rsidP="0037172E">
      <w:pPr>
        <w:numPr>
          <w:ilvl w:val="0"/>
          <w:numId w:val="59"/>
        </w:numPr>
        <w:spacing w:line="240" w:lineRule="auto"/>
        <w:rPr>
          <w:rFonts w:ascii="Times New Roman" w:hAnsi="Times New Roman"/>
          <w:szCs w:val="24"/>
        </w:rPr>
      </w:pPr>
      <w:r w:rsidRPr="00771608">
        <w:rPr>
          <w:rFonts w:ascii="Times New Roman" w:hAnsi="Times New Roman"/>
          <w:szCs w:val="24"/>
        </w:rPr>
        <w:t>če bo naročnik seznanjen, da je sodišče s pravnomočno odločitvijo ugotovilo kršitev obveznosti delovne, okoljske ali socialne zakonodaje s strani izvajalca;</w:t>
      </w:r>
    </w:p>
    <w:p w:rsidR="00081C62" w:rsidRPr="00771608" w:rsidRDefault="00081C62" w:rsidP="0037172E">
      <w:pPr>
        <w:numPr>
          <w:ilvl w:val="0"/>
          <w:numId w:val="59"/>
        </w:numPr>
        <w:spacing w:line="240" w:lineRule="auto"/>
        <w:jc w:val="left"/>
        <w:rPr>
          <w:rFonts w:ascii="Times New Roman" w:hAnsi="Times New Roman"/>
          <w:szCs w:val="24"/>
        </w:rPr>
      </w:pPr>
      <w:r w:rsidRPr="00771608">
        <w:rPr>
          <w:rFonts w:ascii="Times New Roman" w:hAnsi="Times New Roman"/>
          <w:szCs w:val="24"/>
        </w:rPr>
        <w:t>če bo naročnik seznanjen, da je pristojni državni organ pri izvajalcu v času izvajanja pogodbe ugotovil najmanj dve kršitvi v zvezi s:</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plačilom za delo,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delovnim časom,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počitki,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opravljanjem dela na podlagi pogodb civilnega prava kljub obstoju elementov delovnega razmerja ali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v zvezi z zaposlovanjem na črno</w:t>
      </w: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in za kateri mu je bila s pravnomočno odločitvijo ali več pravnomočnimi odločitvami izrečena globa za prekršek.</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V primeru izpolnitve razveznega pogoja se šteje, da je pogodba za tega izvajalca razvezana z dnem sklenitve nove pogodbe o izvedbi javnega naročila za predmetno naročilo. O datumu sklenitve nove pogodbe bo naročnik obvestil izvajalca.</w:t>
      </w:r>
      <w:r w:rsidR="00A61EA9">
        <w:rPr>
          <w:rFonts w:ascii="Times New Roman" w:hAnsi="Times New Roman"/>
          <w:szCs w:val="24"/>
        </w:rPr>
        <w:t xml:space="preserve"> </w:t>
      </w:r>
      <w:r w:rsidRPr="00771608">
        <w:rPr>
          <w:rFonts w:ascii="Times New Roman" w:hAnsi="Times New Roman"/>
          <w:szCs w:val="24"/>
        </w:rPr>
        <w:t>Če naročnik v 60 dneh od seznanitve s kršitvijo ne začne novega postopka javnega naročila, se šteje, da je pogodba razvezana šestdeseti dan od seznanitve s kršitvijo.</w:t>
      </w:r>
    </w:p>
    <w:p w:rsidR="00081C62" w:rsidRDefault="00081C62" w:rsidP="000250CD">
      <w:pPr>
        <w:spacing w:line="240" w:lineRule="auto"/>
        <w:jc w:val="left"/>
        <w:outlineLvl w:val="4"/>
        <w:rPr>
          <w:rFonts w:ascii="Times New Roman" w:hAnsi="Times New Roman"/>
          <w:b/>
          <w:iCs/>
          <w:szCs w:val="22"/>
        </w:rPr>
      </w:pPr>
    </w:p>
    <w:p w:rsidR="00EA1881" w:rsidRPr="00FC451C" w:rsidRDefault="008511A9" w:rsidP="0037172E">
      <w:pPr>
        <w:pStyle w:val="Odstavekseznama"/>
        <w:numPr>
          <w:ilvl w:val="0"/>
          <w:numId w:val="56"/>
        </w:numPr>
        <w:spacing w:line="240" w:lineRule="auto"/>
        <w:jc w:val="left"/>
        <w:outlineLvl w:val="4"/>
        <w:rPr>
          <w:rFonts w:ascii="Times New Roman" w:hAnsi="Times New Roman"/>
          <w:b/>
          <w:iCs/>
        </w:rPr>
      </w:pPr>
      <w:r w:rsidRPr="00FC451C">
        <w:rPr>
          <w:rFonts w:ascii="Times New Roman" w:hAnsi="Times New Roman"/>
          <w:b/>
          <w:iCs/>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4E6A50" w:rsidRDefault="004E6A50" w:rsidP="0075188C">
      <w:pPr>
        <w:spacing w:line="240" w:lineRule="auto"/>
        <w:rPr>
          <w:rFonts w:ascii="Times New Roman" w:hAnsi="Times New Roman"/>
          <w:szCs w:val="22"/>
        </w:rPr>
      </w:pPr>
    </w:p>
    <w:p w:rsidR="00150EFF" w:rsidRDefault="009D6770" w:rsidP="0037172E">
      <w:pPr>
        <w:pStyle w:val="Odstavekseznama"/>
        <w:numPr>
          <w:ilvl w:val="0"/>
          <w:numId w:val="62"/>
        </w:numPr>
        <w:spacing w:line="240" w:lineRule="auto"/>
        <w:rPr>
          <w:rFonts w:ascii="Times New Roman" w:hAnsi="Times New Roman"/>
          <w:b/>
        </w:rPr>
      </w:pPr>
      <w:r w:rsidRPr="009D6770">
        <w:rPr>
          <w:rFonts w:ascii="Times New Roman" w:hAnsi="Times New Roman"/>
          <w:b/>
        </w:rPr>
        <w:t>POSLOVNA SKRIVNOST</w:t>
      </w:r>
    </w:p>
    <w:p w:rsidR="00150EFF" w:rsidRDefault="00150EFF" w:rsidP="009D6770">
      <w:pPr>
        <w:spacing w:line="240" w:lineRule="auto"/>
        <w:rPr>
          <w:rFonts w:ascii="Times New Roman" w:hAnsi="Times New Roman"/>
          <w:b/>
        </w:rPr>
      </w:pPr>
    </w:p>
    <w:p w:rsidR="009D6770" w:rsidRPr="0075188C" w:rsidRDefault="009D6770"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9D6770" w:rsidRDefault="009D6770" w:rsidP="009D6770">
      <w:pPr>
        <w:rPr>
          <w:rFonts w:ascii="Times New Roman" w:hAnsi="Times New Roman"/>
          <w:snapToGrid w:val="0"/>
          <w:color w:val="000000"/>
          <w:szCs w:val="22"/>
        </w:rPr>
      </w:pPr>
    </w:p>
    <w:p w:rsid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Pogodbeni stranki se zavezujeta, da bosta vse podatke in informacije iz te pogodbe in prilog k tej pogodbi ali v zvezi z izvrševanjem te pogodbe obravnavali kot svojo poslovno skrivnost.</w:t>
      </w:r>
    </w:p>
    <w:p w:rsidR="009D6770" w:rsidRPr="009D6770" w:rsidRDefault="009D6770" w:rsidP="009D6770">
      <w:pPr>
        <w:rPr>
          <w:rFonts w:ascii="Times New Roman" w:hAnsi="Times New Roman"/>
          <w:snapToGrid w:val="0"/>
          <w:color w:val="000000"/>
          <w:szCs w:val="22"/>
        </w:rPr>
      </w:pPr>
    </w:p>
    <w:p w:rsidR="009D6770" w:rsidRP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Določila zgornjega odstavka tega člena se ne uporabljajo za podatke, ki so posredovani sistemskemu operaterju, organizatorju trga z električno energijo ali Javni Agenciji Republike Slovenije za energijo, skladno z določili Energetskega zakona.</w:t>
      </w:r>
    </w:p>
    <w:p w:rsidR="00150EFF" w:rsidRPr="005459A2" w:rsidRDefault="00150EFF" w:rsidP="005459A2">
      <w:pPr>
        <w:spacing w:line="240" w:lineRule="auto"/>
        <w:rPr>
          <w:rFonts w:ascii="Times New Roman" w:hAnsi="Times New Roman"/>
          <w:b/>
        </w:rPr>
      </w:pPr>
    </w:p>
    <w:p w:rsidR="00753F3A" w:rsidRPr="00AD63E1" w:rsidRDefault="00753F3A" w:rsidP="0037172E">
      <w:pPr>
        <w:pStyle w:val="Odstavekseznama"/>
        <w:numPr>
          <w:ilvl w:val="0"/>
          <w:numId w:val="62"/>
        </w:numPr>
        <w:spacing w:line="240" w:lineRule="auto"/>
        <w:rPr>
          <w:rFonts w:ascii="Times New Roman" w:hAnsi="Times New Roman"/>
          <w:b/>
        </w:rPr>
      </w:pPr>
      <w:r w:rsidRPr="00AD63E1">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A7091F" w:rsidRPr="0075188C" w:rsidRDefault="00A7091F"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5E1F24">
        <w:rPr>
          <w:rFonts w:ascii="Times New Roman" w:hAnsi="Times New Roman"/>
          <w:szCs w:val="22"/>
        </w:rPr>
        <w:t xml:space="preserve">dvanajst (12) </w:t>
      </w:r>
      <w:r w:rsidR="003644E9">
        <w:rPr>
          <w:rFonts w:ascii="Times New Roman" w:hAnsi="Times New Roman"/>
          <w:szCs w:val="22"/>
        </w:rPr>
        <w:t xml:space="preserve">mesecev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456A6A">
        <w:rPr>
          <w:rFonts w:ascii="Times New Roman" w:hAnsi="Times New Roman"/>
          <w:szCs w:val="22"/>
        </w:rPr>
        <w:t>a</w:t>
      </w:r>
      <w:r w:rsidR="007807A5">
        <w:rPr>
          <w:rFonts w:ascii="Times New Roman" w:hAnsi="Times New Roman"/>
          <w:szCs w:val="22"/>
        </w:rPr>
        <w:t xml:space="preserve"> </w:t>
      </w:r>
      <w:r w:rsidR="00B94362" w:rsidRPr="00B94362">
        <w:rPr>
          <w:rFonts w:ascii="Times New Roman" w:hAnsi="Times New Roman"/>
          <w:szCs w:val="22"/>
        </w:rPr>
        <w:t>Maja KOVAČIČ</w:t>
      </w:r>
      <w:r w:rsidRPr="0075188C">
        <w:rPr>
          <w:rFonts w:ascii="Times New Roman" w:hAnsi="Times New Roman"/>
          <w:szCs w:val="22"/>
        </w:rPr>
        <w:t>, za dobavitelja pa</w:t>
      </w:r>
      <w:r w:rsidR="00456A6A">
        <w:rPr>
          <w:rFonts w:ascii="Times New Roman" w:hAnsi="Times New Roman"/>
          <w:szCs w:val="22"/>
        </w:rPr>
        <w:t xml:space="preserve"> </w:t>
      </w:r>
      <w:r w:rsidR="001E7292">
        <w:rPr>
          <w:rFonts w:ascii="Times New Roman" w:hAnsi="Times New Roman"/>
          <w:szCs w:val="22"/>
        </w:rPr>
        <w:t xml:space="preserve"> _ _ _</w:t>
      </w:r>
      <w:r w:rsidR="00966536">
        <w:rPr>
          <w:rFonts w:ascii="Times New Roman" w:hAnsi="Times New Roman"/>
          <w:szCs w:val="22"/>
        </w:rPr>
        <w:t>.</w:t>
      </w: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966536" w:rsidRPr="0075188C" w:rsidRDefault="00966536" w:rsidP="0075188C">
      <w:pPr>
        <w:spacing w:line="240" w:lineRule="auto"/>
        <w:rPr>
          <w:rFonts w:ascii="Times New Roman" w:hAnsi="Times New Roman"/>
          <w:szCs w:val="22"/>
        </w:rPr>
      </w:pPr>
    </w:p>
    <w:p w:rsidR="00EA1881" w:rsidRPr="009F23E9"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 xml:space="preserve">Vsaka od strank lahko odpove pogodbo z </w:t>
      </w:r>
      <w:r w:rsidR="00D83B4F">
        <w:rPr>
          <w:rFonts w:ascii="Times New Roman" w:hAnsi="Times New Roman"/>
          <w:szCs w:val="22"/>
        </w:rPr>
        <w:t>dvo</w:t>
      </w:r>
      <w:r w:rsidRPr="009F23E9">
        <w:rPr>
          <w:rFonts w:ascii="Times New Roman" w:hAnsi="Times New Roman"/>
          <w:szCs w:val="22"/>
        </w:rPr>
        <w:t>mesečnim odpovednim rokom, s priporočenim pismom po pošti.</w:t>
      </w:r>
    </w:p>
    <w:p w:rsidR="009F23E9" w:rsidRPr="0075188C" w:rsidRDefault="009F23E9" w:rsidP="0037172E">
      <w:pPr>
        <w:numPr>
          <w:ilvl w:val="0"/>
          <w:numId w:val="61"/>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 xml:space="preserve">(Uradni list RS, št. 97/07 – uradno prečiščeno besedilo, 64/16 – </w:t>
      </w:r>
      <w:proofErr w:type="spellStart"/>
      <w:r w:rsidR="0090321A" w:rsidRPr="0090321A">
        <w:rPr>
          <w:rFonts w:ascii="Times New Roman" w:hAnsi="Times New Roman"/>
          <w:szCs w:val="22"/>
        </w:rPr>
        <w:t>odl</w:t>
      </w:r>
      <w:proofErr w:type="spellEnd"/>
      <w:r w:rsidR="0090321A" w:rsidRPr="0090321A">
        <w:rPr>
          <w:rFonts w:ascii="Times New Roman" w:hAnsi="Times New Roman"/>
          <w:szCs w:val="22"/>
        </w:rPr>
        <w:t>.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715BFE" w:rsidRDefault="00715BFE"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49"/>
          <w:footerReference w:type="default" r:id="rId50"/>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3" w:name="_Toc535782209"/>
      <w:r>
        <w:lastRenderedPageBreak/>
        <w:t>PRILOGA 1</w:t>
      </w:r>
      <w:bookmarkEnd w:id="103"/>
    </w:p>
    <w:p w:rsidR="0069708B" w:rsidRDefault="0069708B" w:rsidP="0069708B"/>
    <w:p w:rsidR="00E23843" w:rsidRPr="00E73A85" w:rsidRDefault="00E23843" w:rsidP="00E23843">
      <w:pPr>
        <w:rPr>
          <w:rFonts w:ascii="Times New Roman" w:hAnsi="Times New Roman"/>
        </w:rPr>
      </w:pPr>
      <w:r w:rsidRPr="002C1BAB">
        <w:rPr>
          <w:rFonts w:ascii="Times New Roman" w:hAnsi="Times New Roman"/>
        </w:rPr>
        <w:t>Predmet javnega razpisa</w:t>
      </w:r>
      <w:r w:rsidRPr="00E23843">
        <w:rPr>
          <w:rFonts w:ascii="Times New Roman" w:hAnsi="Times New Roman"/>
        </w:rPr>
        <w:t xml:space="preserve"> je v skladu z Uredbo o zelenem javnem naročanju  </w:t>
      </w:r>
      <w:r w:rsidR="00E73A85" w:rsidRPr="00E73A85">
        <w:rPr>
          <w:rFonts w:ascii="Times New Roman" w:hAnsi="Times New Roman"/>
        </w:rPr>
        <w:t>(</w:t>
      </w:r>
      <w:r w:rsidR="00B00285" w:rsidRPr="00B00285">
        <w:rPr>
          <w:rFonts w:ascii="Times New Roman" w:hAnsi="Times New Roman"/>
        </w:rPr>
        <w:t>Uradni list RS, št. 51/17, 64/19, 121/21, 132/23 in 43/25</w:t>
      </w:r>
      <w:r w:rsidR="00E73A85" w:rsidRPr="00E73A85">
        <w:rPr>
          <w:rFonts w:ascii="Times New Roman" w:hAnsi="Times New Roman"/>
        </w:rPr>
        <w:t>)</w:t>
      </w:r>
      <w:r w:rsidR="003E04C9">
        <w:rPr>
          <w:rFonts w:ascii="Times New Roman" w:hAnsi="Times New Roman"/>
        </w:rPr>
        <w:t xml:space="preserve"> </w:t>
      </w:r>
      <w:r w:rsidRPr="00E23843">
        <w:rPr>
          <w:rFonts w:ascii="Times New Roman" w:hAnsi="Times New Roman"/>
        </w:rPr>
        <w:t xml:space="preserve">dobava </w:t>
      </w:r>
      <w:r w:rsidR="00E36235">
        <w:rPr>
          <w:rFonts w:ascii="Times New Roman" w:hAnsi="Times New Roman"/>
        </w:rPr>
        <w:t xml:space="preserve">električne energije, </w:t>
      </w:r>
      <w:r w:rsidR="00E36235" w:rsidRPr="00E36235">
        <w:rPr>
          <w:rFonts w:ascii="Times New Roman" w:hAnsi="Times New Roman"/>
        </w:rPr>
        <w:t>pridobljene iz obnovljivih virov oziroma sopr</w:t>
      </w:r>
      <w:r w:rsidR="00E36235">
        <w:rPr>
          <w:rFonts w:ascii="Times New Roman" w:hAnsi="Times New Roman"/>
        </w:rPr>
        <w:t xml:space="preserve">oizvodnje električne energije z </w:t>
      </w:r>
      <w:r w:rsidR="00E36235" w:rsidRPr="00E36235">
        <w:rPr>
          <w:rFonts w:ascii="Times New Roman" w:hAnsi="Times New Roman"/>
        </w:rPr>
        <w:t xml:space="preserve">visokim izkoristkom, </w:t>
      </w:r>
      <w:r w:rsidR="003E04C9">
        <w:rPr>
          <w:rFonts w:ascii="Times New Roman" w:hAnsi="Times New Roman"/>
        </w:rPr>
        <w:t xml:space="preserve">ki </w:t>
      </w:r>
      <w:r w:rsidR="00E4401A">
        <w:rPr>
          <w:rFonts w:ascii="Times New Roman" w:hAnsi="Times New Roman"/>
        </w:rPr>
        <w:t>znaša najmanj 55</w:t>
      </w:r>
      <w:r w:rsidR="00E36235" w:rsidRPr="00E36235">
        <w:rPr>
          <w:rFonts w:ascii="Times New Roman" w:hAnsi="Times New Roman"/>
        </w:rPr>
        <w:t xml:space="preserve"> %.</w:t>
      </w:r>
      <w:r w:rsidRPr="00E23843">
        <w:rPr>
          <w:rFonts w:ascii="Times New Roman" w:hAnsi="Times New Roman"/>
        </w:rPr>
        <w:t xml:space="preserv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pogodbe za obdobje</w:t>
      </w:r>
      <w:r w:rsidR="00845DB8">
        <w:rPr>
          <w:rFonts w:ascii="Times New Roman" w:hAnsi="Times New Roman"/>
        </w:rPr>
        <w:t xml:space="preserve"> dvanajst (12) mesecev (predvidoma od </w:t>
      </w:r>
      <w:r w:rsidR="00845DB8" w:rsidRPr="00C02332">
        <w:rPr>
          <w:rFonts w:ascii="Times New Roman" w:hAnsi="Times New Roman"/>
        </w:rPr>
        <w:t>1.7</w:t>
      </w:r>
      <w:r w:rsidR="00B00285">
        <w:rPr>
          <w:rFonts w:ascii="Times New Roman" w:hAnsi="Times New Roman"/>
        </w:rPr>
        <w:t>.2026</w:t>
      </w:r>
      <w:r w:rsidRPr="007B56BC">
        <w:rPr>
          <w:rFonts w:ascii="Times New Roman" w:hAnsi="Times New Roman"/>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B00285">
        <w:rPr>
          <w:rFonts w:ascii="Times New Roman" w:hAnsi="Times New Roman"/>
        </w:rPr>
        <w:t>30.6.2027</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F66E6">
        <w:rPr>
          <w:rFonts w:ascii="Times New Roman" w:hAnsi="Times New Roman"/>
        </w:rPr>
        <w:t xml:space="preserve">s </w:t>
      </w:r>
      <w:r w:rsidR="000F66E6" w:rsidRPr="00B205B9">
        <w:rPr>
          <w:rFonts w:ascii="Times New Roman" w:hAnsi="Times New Roman"/>
        </w:rPr>
        <w:t>01.07</w:t>
      </w:r>
      <w:r w:rsidR="00B813D9">
        <w:rPr>
          <w:rFonts w:ascii="Times New Roman" w:hAnsi="Times New Roman"/>
        </w:rPr>
        <w:t>.2026</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313D8A">
        <w:rPr>
          <w:rFonts w:ascii="Times New Roman" w:hAnsi="Times New Roman"/>
        </w:rPr>
        <w:t>12</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 xml:space="preserve">Ponudnik zagotavlja dobavo </w:t>
      </w:r>
      <w:r w:rsidR="00E4401A">
        <w:rPr>
          <w:rFonts w:ascii="Times New Roman" w:hAnsi="Times New Roman"/>
        </w:rPr>
        <w:t>električne energije z najmanj 55</w:t>
      </w:r>
      <w:r w:rsidRPr="00E23843">
        <w:rPr>
          <w:rFonts w:ascii="Times New Roman" w:hAnsi="Times New Roman"/>
        </w:rPr>
        <w:t xml:space="preserve">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DD0A75">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B81C72" w:rsidRPr="00D02CF0">
        <w:rPr>
          <w:rFonts w:ascii="Times New Roman" w:hAnsi="Times New Roman"/>
          <w:b/>
          <w:bCs/>
        </w:rPr>
        <w:t xml:space="preserve">1.5.2019 </w:t>
      </w:r>
      <w:r w:rsidR="00D808A6" w:rsidRPr="00D02CF0">
        <w:rPr>
          <w:rFonts w:ascii="Times New Roman" w:hAnsi="Times New Roman"/>
          <w:b/>
          <w:bCs/>
        </w:rPr>
        <w:t>do 31</w:t>
      </w:r>
      <w:r w:rsidR="00B705FC">
        <w:rPr>
          <w:rFonts w:ascii="Times New Roman" w:hAnsi="Times New Roman"/>
          <w:b/>
          <w:bCs/>
        </w:rPr>
        <w:t>.3.2026</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170D32">
        <w:tc>
          <w:tcPr>
            <w:tcW w:w="1838" w:type="dxa"/>
            <w:vMerge w:val="restart"/>
            <w:shd w:val="clear" w:color="auto" w:fill="A8CBEE" w:themeFill="accent3" w:themeFillTint="66"/>
            <w:vAlign w:val="center"/>
          </w:tcPr>
          <w:p w:rsidR="002D33C0" w:rsidRDefault="002D33C0" w:rsidP="00170D32">
            <w:pPr>
              <w:jc w:val="center"/>
              <w:rPr>
                <w:rFonts w:ascii="Times New Roman" w:hAnsi="Times New Roman"/>
                <w:b/>
              </w:rPr>
            </w:pPr>
            <w:r>
              <w:rPr>
                <w:rFonts w:ascii="Times New Roman" w:hAnsi="Times New Roman"/>
                <w:b/>
              </w:rPr>
              <w:t>MESEC/LETO</w:t>
            </w:r>
          </w:p>
          <w:p w:rsidR="002D33C0" w:rsidRDefault="002D33C0" w:rsidP="00170D32">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NAZIV</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2D33C0"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C81ED1" w:rsidP="00C81ED1">
            <w:pPr>
              <w:jc w:val="center"/>
              <w:rPr>
                <w:rFonts w:ascii="Times New Roman" w:hAnsi="Times New Roman"/>
                <w:b/>
              </w:rPr>
            </w:pPr>
            <w:proofErr w:type="spellStart"/>
            <w:r w:rsidRPr="00C81ED1">
              <w:rPr>
                <w:rFonts w:ascii="Times New Roman" w:hAnsi="Times New Roman"/>
                <w:b/>
              </w:rPr>
              <w:t>MT_kWh</w:t>
            </w:r>
            <w:proofErr w:type="spellEnd"/>
            <w:r w:rsidRPr="00C81ED1">
              <w:rPr>
                <w:rFonts w:ascii="Times New Roman" w:hAnsi="Times New Roman"/>
                <w:b/>
              </w:rPr>
              <w:t xml:space="preserve"> </w:t>
            </w:r>
          </w:p>
        </w:tc>
        <w:tc>
          <w:tcPr>
            <w:tcW w:w="1985" w:type="dxa"/>
            <w:gridSpan w:val="2"/>
            <w:shd w:val="clear" w:color="auto" w:fill="92D050"/>
            <w:vAlign w:val="center"/>
          </w:tcPr>
          <w:p w:rsidR="002D33C0" w:rsidRDefault="00C81ED1" w:rsidP="00170D32">
            <w:pPr>
              <w:jc w:val="center"/>
              <w:rPr>
                <w:rFonts w:ascii="Times New Roman" w:hAnsi="Times New Roman"/>
                <w:b/>
              </w:rPr>
            </w:pPr>
            <w:proofErr w:type="spellStart"/>
            <w:r w:rsidRPr="00C81ED1">
              <w:rPr>
                <w:rFonts w:ascii="Times New Roman" w:hAnsi="Times New Roman"/>
                <w:b/>
              </w:rPr>
              <w:t>VT_kWh</w:t>
            </w:r>
            <w:proofErr w:type="spellEnd"/>
          </w:p>
        </w:tc>
        <w:tc>
          <w:tcPr>
            <w:tcW w:w="1701" w:type="dxa"/>
            <w:shd w:val="clear" w:color="auto" w:fill="5AA2AE" w:themeFill="accent5"/>
            <w:vAlign w:val="center"/>
          </w:tcPr>
          <w:p w:rsidR="002D33C0" w:rsidRDefault="0052729F" w:rsidP="0052729F">
            <w:pPr>
              <w:jc w:val="center"/>
              <w:rPr>
                <w:rFonts w:ascii="Times New Roman" w:hAnsi="Times New Roman"/>
                <w:b/>
              </w:rPr>
            </w:pPr>
            <w:proofErr w:type="spellStart"/>
            <w:r w:rsidRPr="0052729F">
              <w:rPr>
                <w:rFonts w:ascii="Times New Roman" w:hAnsi="Times New Roman"/>
                <w:b/>
              </w:rPr>
              <w:t>MT_kWh</w:t>
            </w:r>
            <w:proofErr w:type="spellEnd"/>
            <w:r w:rsidRPr="0052729F">
              <w:rPr>
                <w:rFonts w:ascii="Times New Roman" w:hAnsi="Times New Roman"/>
                <w:b/>
              </w:rPr>
              <w:t xml:space="preserve"> </w:t>
            </w:r>
          </w:p>
        </w:tc>
        <w:tc>
          <w:tcPr>
            <w:tcW w:w="1977" w:type="dxa"/>
            <w:shd w:val="clear" w:color="auto" w:fill="5AA2AE" w:themeFill="accent5"/>
            <w:vAlign w:val="center"/>
          </w:tcPr>
          <w:p w:rsidR="002D33C0" w:rsidRDefault="0052729F" w:rsidP="00170D32">
            <w:pPr>
              <w:jc w:val="center"/>
              <w:rPr>
                <w:rFonts w:ascii="Times New Roman" w:hAnsi="Times New Roman"/>
                <w:b/>
              </w:rPr>
            </w:pPr>
            <w:proofErr w:type="spellStart"/>
            <w:r w:rsidRPr="0052729F">
              <w:rPr>
                <w:rFonts w:ascii="Times New Roman" w:hAnsi="Times New Roman"/>
                <w:b/>
              </w:rPr>
              <w:t>VT_kWh</w:t>
            </w:r>
            <w:proofErr w:type="spellEnd"/>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170D32">
        <w:tc>
          <w:tcPr>
            <w:tcW w:w="1838" w:type="dxa"/>
            <w:tcBorders>
              <w:bottom w:val="single" w:sz="4" w:space="0" w:color="auto"/>
            </w:tcBorders>
            <w:vAlign w:val="center"/>
          </w:tcPr>
          <w:p w:rsidR="005238A6" w:rsidRPr="00CE2250" w:rsidRDefault="005238A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170D32">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170D32">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170D32">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5238A6" w:rsidTr="00170D32">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603910" w:rsidP="00603910">
            <w:pPr>
              <w:jc w:val="center"/>
              <w:rPr>
                <w:rFonts w:ascii="Times New Roman" w:hAnsi="Times New Roman"/>
                <w:b/>
              </w:rPr>
            </w:pPr>
            <w:proofErr w:type="spellStart"/>
            <w:r w:rsidRPr="00603910">
              <w:rPr>
                <w:rFonts w:ascii="Times New Roman" w:hAnsi="Times New Roman"/>
                <w:b/>
              </w:rPr>
              <w:t>MT_kWh</w:t>
            </w:r>
            <w:proofErr w:type="spellEnd"/>
            <w:r w:rsidRPr="00603910">
              <w:rPr>
                <w:rFonts w:ascii="Times New Roman" w:hAnsi="Times New Roman"/>
                <w:b/>
              </w:rPr>
              <w:t xml:space="preserve"> </w:t>
            </w:r>
          </w:p>
        </w:tc>
        <w:tc>
          <w:tcPr>
            <w:tcW w:w="1985" w:type="dxa"/>
            <w:gridSpan w:val="2"/>
            <w:shd w:val="clear" w:color="auto" w:fill="92D050"/>
            <w:vAlign w:val="center"/>
          </w:tcPr>
          <w:p w:rsidR="00382A7C" w:rsidRDefault="00603910" w:rsidP="001267A5">
            <w:pPr>
              <w:jc w:val="center"/>
              <w:rPr>
                <w:rFonts w:ascii="Times New Roman" w:hAnsi="Times New Roman"/>
                <w:b/>
              </w:rPr>
            </w:pPr>
            <w:proofErr w:type="spellStart"/>
            <w:r w:rsidRPr="00603910">
              <w:rPr>
                <w:rFonts w:ascii="Times New Roman" w:hAnsi="Times New Roman"/>
                <w:b/>
              </w:rPr>
              <w:t>VT_kWh</w:t>
            </w:r>
            <w:proofErr w:type="spellEnd"/>
          </w:p>
        </w:tc>
        <w:tc>
          <w:tcPr>
            <w:tcW w:w="1701" w:type="dxa"/>
            <w:shd w:val="clear" w:color="auto" w:fill="5AA2AE" w:themeFill="accent5"/>
            <w:vAlign w:val="center"/>
          </w:tcPr>
          <w:p w:rsidR="00382A7C" w:rsidRDefault="00DF5D96" w:rsidP="00DF5D96">
            <w:pPr>
              <w:jc w:val="center"/>
              <w:rPr>
                <w:rFonts w:ascii="Times New Roman" w:hAnsi="Times New Roman"/>
                <w:b/>
              </w:rPr>
            </w:pPr>
            <w:proofErr w:type="spellStart"/>
            <w:r w:rsidRPr="00DF5D96">
              <w:rPr>
                <w:rFonts w:ascii="Times New Roman" w:hAnsi="Times New Roman"/>
                <w:b/>
              </w:rPr>
              <w:t>MT_kWh</w:t>
            </w:r>
            <w:proofErr w:type="spellEnd"/>
            <w:r w:rsidRPr="00DF5D96">
              <w:rPr>
                <w:rFonts w:ascii="Times New Roman" w:hAnsi="Times New Roman"/>
                <w:b/>
              </w:rPr>
              <w:t xml:space="preserve"> </w:t>
            </w:r>
          </w:p>
        </w:tc>
        <w:tc>
          <w:tcPr>
            <w:tcW w:w="1977" w:type="dxa"/>
            <w:shd w:val="clear" w:color="auto" w:fill="5AA2AE" w:themeFill="accent5"/>
            <w:vAlign w:val="center"/>
          </w:tcPr>
          <w:p w:rsidR="00382A7C" w:rsidRDefault="00DF5D96" w:rsidP="001267A5">
            <w:pPr>
              <w:jc w:val="center"/>
              <w:rPr>
                <w:rFonts w:ascii="Times New Roman" w:hAnsi="Times New Roman"/>
                <w:b/>
              </w:rPr>
            </w:pPr>
            <w:proofErr w:type="spellStart"/>
            <w:r w:rsidRPr="00DF5D96">
              <w:rPr>
                <w:rFonts w:ascii="Times New Roman" w:hAnsi="Times New Roman"/>
                <w:b/>
              </w:rPr>
              <w:t>VT_kWh</w:t>
            </w:r>
            <w:proofErr w:type="spellEnd"/>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MT_kWh</w:t>
            </w:r>
            <w:proofErr w:type="spellEnd"/>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170D32">
        <w:tc>
          <w:tcPr>
            <w:tcW w:w="1838" w:type="dxa"/>
            <w:vMerge w:val="restart"/>
            <w:shd w:val="clear" w:color="auto" w:fill="A8CBEE" w:themeFill="accent3" w:themeFillTint="66"/>
            <w:vAlign w:val="center"/>
          </w:tcPr>
          <w:p w:rsidR="003B3054" w:rsidRDefault="003B3054" w:rsidP="00170D32">
            <w:pPr>
              <w:jc w:val="center"/>
              <w:rPr>
                <w:rFonts w:ascii="Times New Roman" w:hAnsi="Times New Roman"/>
                <w:b/>
              </w:rPr>
            </w:pPr>
            <w:r>
              <w:rPr>
                <w:rFonts w:ascii="Times New Roman" w:hAnsi="Times New Roman"/>
                <w:b/>
              </w:rPr>
              <w:t>MESEC/LETO</w:t>
            </w:r>
          </w:p>
          <w:p w:rsidR="003B3054" w:rsidRDefault="003B3054" w:rsidP="00170D32">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NAZIV</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3B3054"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CF69F1" w:rsidP="00CF69F1">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3B3054" w:rsidRDefault="00CF69F1"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3B3054" w:rsidRDefault="00005E9F" w:rsidP="00005E9F">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3B3054" w:rsidRDefault="00005E9F" w:rsidP="00170D32">
            <w:pPr>
              <w:jc w:val="center"/>
              <w:rPr>
                <w:rFonts w:ascii="Times New Roman" w:hAnsi="Times New Roman"/>
                <w:b/>
              </w:rPr>
            </w:pPr>
            <w:proofErr w:type="spellStart"/>
            <w:r w:rsidRPr="00005E9F">
              <w:rPr>
                <w:rFonts w:ascii="Times New Roman" w:hAnsi="Times New Roman"/>
                <w:b/>
              </w:rPr>
              <w:t>VT_kWh</w:t>
            </w:r>
            <w:proofErr w:type="spellEnd"/>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170D32">
        <w:tc>
          <w:tcPr>
            <w:tcW w:w="1838" w:type="dxa"/>
            <w:tcBorders>
              <w:bottom w:val="single" w:sz="4" w:space="0" w:color="auto"/>
            </w:tcBorders>
            <w:vAlign w:val="center"/>
          </w:tcPr>
          <w:p w:rsidR="008510C6" w:rsidRPr="00CE2250" w:rsidRDefault="008510C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170D32">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170D32">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170D32">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8510C6" w:rsidTr="00170D32">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170D32">
        <w:tc>
          <w:tcPr>
            <w:tcW w:w="1838" w:type="dxa"/>
            <w:vMerge w:val="restart"/>
            <w:shd w:val="clear" w:color="auto" w:fill="A8CBEE" w:themeFill="accent3" w:themeFillTint="66"/>
            <w:vAlign w:val="center"/>
          </w:tcPr>
          <w:p w:rsidR="00990A8A" w:rsidRDefault="00990A8A" w:rsidP="00170D32">
            <w:pPr>
              <w:jc w:val="center"/>
              <w:rPr>
                <w:rFonts w:ascii="Times New Roman" w:hAnsi="Times New Roman"/>
                <w:b/>
              </w:rPr>
            </w:pPr>
            <w:r>
              <w:rPr>
                <w:rFonts w:ascii="Times New Roman" w:hAnsi="Times New Roman"/>
                <w:b/>
              </w:rPr>
              <w:t>MESEC/LETO</w:t>
            </w:r>
          </w:p>
          <w:p w:rsidR="00990A8A" w:rsidRDefault="0043777E" w:rsidP="00170D32">
            <w:pPr>
              <w:jc w:val="center"/>
              <w:rPr>
                <w:rFonts w:ascii="Times New Roman" w:hAnsi="Times New Roman"/>
                <w:b/>
              </w:rPr>
            </w:pPr>
            <w:r>
              <w:rPr>
                <w:rFonts w:ascii="Times New Roman" w:hAnsi="Times New Roman"/>
                <w:b/>
                <w:bCs/>
              </w:rPr>
              <w:t>od 1.1.202</w:t>
            </w:r>
            <w:r w:rsidR="00660878">
              <w:rPr>
                <w:rFonts w:ascii="Times New Roman" w:hAnsi="Times New Roman"/>
                <w:b/>
                <w:bCs/>
              </w:rPr>
              <w:t>2 do 31.12</w:t>
            </w:r>
            <w:r w:rsidR="00990A8A">
              <w:rPr>
                <w:rFonts w:ascii="Times New Roman" w:hAnsi="Times New Roman"/>
                <w:b/>
                <w:bCs/>
              </w:rPr>
              <w:t>.2022</w:t>
            </w:r>
          </w:p>
        </w:tc>
        <w:tc>
          <w:tcPr>
            <w:tcW w:w="1559" w:type="dxa"/>
            <w:shd w:val="clear" w:color="auto" w:fill="92D050"/>
            <w:vAlign w:val="center"/>
          </w:tcPr>
          <w:p w:rsidR="00990A8A" w:rsidRDefault="00990A8A"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NAZIV</w:t>
            </w:r>
          </w:p>
        </w:tc>
      </w:tr>
      <w:tr w:rsidR="00990A8A" w:rsidTr="00170D32">
        <w:tc>
          <w:tcPr>
            <w:tcW w:w="1838" w:type="dxa"/>
            <w:vMerge/>
            <w:vAlign w:val="center"/>
          </w:tcPr>
          <w:p w:rsidR="00990A8A" w:rsidRDefault="00990A8A" w:rsidP="00170D32">
            <w:pPr>
              <w:rPr>
                <w:rFonts w:ascii="Times New Roman" w:hAnsi="Times New Roman"/>
                <w:b/>
              </w:rPr>
            </w:pPr>
          </w:p>
        </w:tc>
        <w:tc>
          <w:tcPr>
            <w:tcW w:w="1559" w:type="dxa"/>
            <w:shd w:val="clear" w:color="auto" w:fill="92D050"/>
            <w:vAlign w:val="center"/>
          </w:tcPr>
          <w:p w:rsidR="00990A8A" w:rsidRDefault="00990A8A"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ED7A4F" w:rsidTr="00170D32">
        <w:tc>
          <w:tcPr>
            <w:tcW w:w="1838" w:type="dxa"/>
            <w:vMerge/>
            <w:vAlign w:val="center"/>
          </w:tcPr>
          <w:p w:rsidR="00ED7A4F" w:rsidRDefault="00ED7A4F" w:rsidP="00170D32">
            <w:pPr>
              <w:rPr>
                <w:rFonts w:ascii="Times New Roman" w:hAnsi="Times New Roman"/>
                <w:b/>
              </w:rPr>
            </w:pPr>
          </w:p>
        </w:tc>
        <w:tc>
          <w:tcPr>
            <w:tcW w:w="1559" w:type="dxa"/>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VT_kWh</w:t>
            </w:r>
            <w:proofErr w:type="spellEnd"/>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Januar 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18.489</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Februar </w:t>
            </w:r>
            <w:r w:rsidRPr="005446A9">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16.061</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20.047</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15.601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Junij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Julij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Avgust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66.720</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88.584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15.732</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22.346</w:t>
            </w:r>
          </w:p>
        </w:tc>
      </w:tr>
      <w:tr w:rsidR="00BA77D5" w:rsidTr="008923D5">
        <w:tc>
          <w:tcPr>
            <w:tcW w:w="1838" w:type="dxa"/>
            <w:vAlign w:val="center"/>
          </w:tcPr>
          <w:p w:rsidR="00BA77D5" w:rsidRDefault="00BA77D5" w:rsidP="00170D32">
            <w:pPr>
              <w:jc w:val="left"/>
              <w:rPr>
                <w:rFonts w:ascii="Times New Roman" w:hAnsi="Times New Roman"/>
                <w:b/>
              </w:rPr>
            </w:pPr>
            <w:r>
              <w:rPr>
                <w:rFonts w:ascii="Times New Roman" w:hAnsi="Times New Roman"/>
                <w:b/>
              </w:rPr>
              <w:t>September 2022</w:t>
            </w:r>
          </w:p>
        </w:tc>
        <w:tc>
          <w:tcPr>
            <w:tcW w:w="1559"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57.032</w:t>
            </w:r>
          </w:p>
        </w:tc>
        <w:tc>
          <w:tcPr>
            <w:tcW w:w="1985" w:type="dxa"/>
            <w:gridSpan w:val="2"/>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83.520</w:t>
            </w:r>
          </w:p>
        </w:tc>
        <w:tc>
          <w:tcPr>
            <w:tcW w:w="1701"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13.188</w:t>
            </w:r>
          </w:p>
        </w:tc>
        <w:tc>
          <w:tcPr>
            <w:tcW w:w="1977"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20.033</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Oktober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75.944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80.368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13.801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16.528</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November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79.560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99.328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11.205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17.206</w:t>
            </w:r>
          </w:p>
        </w:tc>
      </w:tr>
      <w:tr w:rsidR="008923D5" w:rsidTr="008923D5">
        <w:tc>
          <w:tcPr>
            <w:tcW w:w="1838" w:type="dxa"/>
            <w:vAlign w:val="center"/>
          </w:tcPr>
          <w:p w:rsidR="008923D5" w:rsidRPr="00CE2250" w:rsidRDefault="008923D5" w:rsidP="008923D5">
            <w:pPr>
              <w:rPr>
                <w:rFonts w:ascii="Times New Roman" w:hAnsi="Times New Roman"/>
                <w:b/>
              </w:rPr>
            </w:pPr>
            <w:r w:rsidRPr="00CE2250">
              <w:rPr>
                <w:rFonts w:ascii="Times New Roman" w:hAnsi="Times New Roman"/>
                <w:b/>
              </w:rPr>
              <w:t>Decembe</w:t>
            </w:r>
            <w:r>
              <w:rPr>
                <w:rFonts w:ascii="Times New Roman" w:hAnsi="Times New Roman"/>
                <w:b/>
              </w:rPr>
              <w:t>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95.664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113.344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12.459</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17.438</w:t>
            </w:r>
          </w:p>
        </w:tc>
      </w:tr>
      <w:tr w:rsidR="008923D5" w:rsidTr="0081013E">
        <w:tc>
          <w:tcPr>
            <w:tcW w:w="1838" w:type="dxa"/>
            <w:vAlign w:val="center"/>
          </w:tcPr>
          <w:p w:rsidR="008923D5" w:rsidRPr="00CE2250" w:rsidRDefault="008923D5" w:rsidP="008923D5">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880.289</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1.082.544</w:t>
            </w:r>
          </w:p>
        </w:tc>
        <w:tc>
          <w:tcPr>
            <w:tcW w:w="1701" w:type="dxa"/>
            <w:tcBorders>
              <w:top w:val="single" w:sz="4" w:space="0" w:color="auto"/>
              <w:left w:val="single" w:sz="4" w:space="0" w:color="auto"/>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139.855</w:t>
            </w:r>
          </w:p>
        </w:tc>
        <w:tc>
          <w:tcPr>
            <w:tcW w:w="1977" w:type="dxa"/>
            <w:tcBorders>
              <w:top w:val="single" w:sz="4" w:space="0" w:color="auto"/>
              <w:left w:val="nil"/>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204.642</w:t>
            </w:r>
          </w:p>
        </w:tc>
      </w:tr>
      <w:tr w:rsidR="008923D5" w:rsidTr="00FF4BF2">
        <w:trPr>
          <w:trHeight w:val="223"/>
        </w:trPr>
        <w:tc>
          <w:tcPr>
            <w:tcW w:w="9060" w:type="dxa"/>
            <w:gridSpan w:val="6"/>
            <w:shd w:val="clear" w:color="auto" w:fill="BFBFBF" w:themeFill="background1" w:themeFillShade="BF"/>
            <w:vAlign w:val="center"/>
          </w:tcPr>
          <w:p w:rsidR="008923D5" w:rsidRDefault="008923D5" w:rsidP="008923D5">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31.12.2022)</w:t>
            </w:r>
          </w:p>
        </w:tc>
      </w:tr>
      <w:tr w:rsidR="008923D5" w:rsidTr="00FF4BF2">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MT_kWh</w:t>
            </w:r>
            <w:proofErr w:type="spellEnd"/>
          </w:p>
        </w:tc>
      </w:tr>
      <w:tr w:rsidR="008923D5" w:rsidTr="00FF4BF2">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1.287.186</w:t>
            </w:r>
          </w:p>
        </w:tc>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1.020.144</w:t>
            </w:r>
          </w:p>
        </w:tc>
      </w:tr>
    </w:tbl>
    <w:p w:rsidR="00990A8A" w:rsidRDefault="00990A8A" w:rsidP="00990A8A">
      <w:pPr>
        <w:rPr>
          <w:rFonts w:ascii="Times New Roman" w:hAnsi="Times New Roman"/>
          <w:b/>
        </w:rPr>
      </w:pPr>
    </w:p>
    <w:p w:rsidR="00290FE9" w:rsidRDefault="00290FE9" w:rsidP="00990A8A">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0F29E4" w:rsidTr="0081013E">
        <w:tc>
          <w:tcPr>
            <w:tcW w:w="1838" w:type="dxa"/>
            <w:vMerge w:val="restart"/>
            <w:shd w:val="clear" w:color="auto" w:fill="A8CBEE" w:themeFill="accent3" w:themeFillTint="66"/>
            <w:vAlign w:val="center"/>
          </w:tcPr>
          <w:p w:rsidR="000F29E4" w:rsidRDefault="000F29E4" w:rsidP="0081013E">
            <w:pPr>
              <w:jc w:val="center"/>
              <w:rPr>
                <w:rFonts w:ascii="Times New Roman" w:hAnsi="Times New Roman"/>
                <w:b/>
              </w:rPr>
            </w:pPr>
            <w:r>
              <w:rPr>
                <w:rFonts w:ascii="Times New Roman" w:hAnsi="Times New Roman"/>
                <w:b/>
              </w:rPr>
              <w:t>MESEC/LETO</w:t>
            </w:r>
          </w:p>
          <w:p w:rsidR="000F29E4" w:rsidRDefault="000F29E4" w:rsidP="0081013E">
            <w:pPr>
              <w:jc w:val="center"/>
              <w:rPr>
                <w:rFonts w:ascii="Times New Roman" w:hAnsi="Times New Roman"/>
                <w:b/>
              </w:rPr>
            </w:pPr>
            <w:r>
              <w:rPr>
                <w:rFonts w:ascii="Times New Roman" w:hAnsi="Times New Roman"/>
                <w:b/>
                <w:bCs/>
              </w:rPr>
              <w:t>od 1.1.202</w:t>
            </w:r>
            <w:r w:rsidR="00DB65AD">
              <w:rPr>
                <w:rFonts w:ascii="Times New Roman" w:hAnsi="Times New Roman"/>
                <w:b/>
                <w:bCs/>
              </w:rPr>
              <w:t>3 do 31.12</w:t>
            </w:r>
            <w:r w:rsidR="00D14536">
              <w:rPr>
                <w:rFonts w:ascii="Times New Roman" w:hAnsi="Times New Roman"/>
                <w:b/>
                <w:bCs/>
              </w:rPr>
              <w:t>.2023</w:t>
            </w:r>
          </w:p>
        </w:tc>
        <w:tc>
          <w:tcPr>
            <w:tcW w:w="1559" w:type="dxa"/>
            <w:shd w:val="clear" w:color="auto" w:fill="92D050"/>
            <w:vAlign w:val="center"/>
          </w:tcPr>
          <w:p w:rsidR="000F29E4" w:rsidRDefault="000F29E4" w:rsidP="0081013E">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0F29E4" w:rsidRDefault="000F29E4" w:rsidP="0081013E">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NAZIV</w:t>
            </w:r>
          </w:p>
        </w:tc>
      </w:tr>
      <w:tr w:rsidR="000F29E4" w:rsidTr="0081013E">
        <w:tc>
          <w:tcPr>
            <w:tcW w:w="1838" w:type="dxa"/>
            <w:vMerge/>
            <w:vAlign w:val="center"/>
          </w:tcPr>
          <w:p w:rsidR="000F29E4" w:rsidRDefault="000F29E4" w:rsidP="0081013E">
            <w:pPr>
              <w:rPr>
                <w:rFonts w:ascii="Times New Roman" w:hAnsi="Times New Roman"/>
                <w:b/>
              </w:rPr>
            </w:pPr>
          </w:p>
        </w:tc>
        <w:tc>
          <w:tcPr>
            <w:tcW w:w="1559" w:type="dxa"/>
            <w:shd w:val="clear" w:color="auto" w:fill="92D050"/>
            <w:vAlign w:val="center"/>
          </w:tcPr>
          <w:p w:rsidR="000F29E4" w:rsidRDefault="000F29E4" w:rsidP="0081013E">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0F29E4" w:rsidRPr="008B32A1" w:rsidRDefault="000F29E4" w:rsidP="0081013E">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0F29E4" w:rsidRDefault="000F29E4" w:rsidP="0081013E">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0F29E4" w:rsidRPr="00CE2250" w:rsidRDefault="000F29E4" w:rsidP="0081013E">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0F29E4" w:rsidTr="00E56B35">
        <w:tc>
          <w:tcPr>
            <w:tcW w:w="1838" w:type="dxa"/>
            <w:vMerge/>
            <w:vAlign w:val="center"/>
          </w:tcPr>
          <w:p w:rsidR="000F29E4" w:rsidRDefault="000F29E4" w:rsidP="0081013E">
            <w:pPr>
              <w:rPr>
                <w:rFonts w:ascii="Times New Roman" w:hAnsi="Times New Roman"/>
                <w:b/>
              </w:rPr>
            </w:pPr>
          </w:p>
        </w:tc>
        <w:tc>
          <w:tcPr>
            <w:tcW w:w="1559" w:type="dxa"/>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VT_kWh</w:t>
            </w:r>
            <w:proofErr w:type="spellEnd"/>
          </w:p>
        </w:tc>
        <w:tc>
          <w:tcPr>
            <w:tcW w:w="1701"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VT_kWh</w:t>
            </w:r>
            <w:proofErr w:type="spellEnd"/>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Januar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89.944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112.952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12.036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17.098</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Februar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78.256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97.408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15.245</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Marec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66.144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105.208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11.441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19.931</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April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65.424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72.592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14.901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15.807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Maj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57.696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77.320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13.905</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17.989</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Junij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55.336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86.048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12.527</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19.907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Julij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68.504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87.424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18.280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22.301</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Avgust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67.492</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85.868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16.632</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21.162</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September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58.656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81.928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14.260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19.592</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Oktober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59.264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77.864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13.812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18.995</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November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73.240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94.032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12.105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19.017</w:t>
            </w:r>
          </w:p>
        </w:tc>
      </w:tr>
      <w:tr w:rsidR="00BD1C1C" w:rsidTr="00EF0B12">
        <w:tc>
          <w:tcPr>
            <w:tcW w:w="1838" w:type="dxa"/>
            <w:vAlign w:val="center"/>
          </w:tcPr>
          <w:p w:rsidR="00BD1C1C" w:rsidRPr="00CE2250" w:rsidRDefault="00BD1C1C" w:rsidP="00BD1C1C">
            <w:pPr>
              <w:rPr>
                <w:rFonts w:ascii="Times New Roman" w:hAnsi="Times New Roman"/>
                <w:b/>
              </w:rPr>
            </w:pPr>
            <w:r w:rsidRPr="00CE2250">
              <w:rPr>
                <w:rFonts w:ascii="Times New Roman" w:hAnsi="Times New Roman"/>
                <w:b/>
              </w:rPr>
              <w:t>Decembe</w:t>
            </w:r>
            <w:r>
              <w:rPr>
                <w:rFonts w:ascii="Times New Roman" w:hAnsi="Times New Roman"/>
                <w:b/>
              </w:rPr>
              <w:t>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87.248</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89.832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15.631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17.483</w:t>
            </w:r>
          </w:p>
        </w:tc>
      </w:tr>
      <w:tr w:rsidR="00EF0B12" w:rsidTr="00EF0B12">
        <w:tc>
          <w:tcPr>
            <w:tcW w:w="1838" w:type="dxa"/>
            <w:vAlign w:val="center"/>
          </w:tcPr>
          <w:p w:rsidR="00EF0B12" w:rsidRPr="00CE2250" w:rsidRDefault="00EF0B12" w:rsidP="00EF0B1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827.204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1.068.476</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166.066</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224.527</w:t>
            </w:r>
          </w:p>
        </w:tc>
      </w:tr>
      <w:tr w:rsidR="00EF0B12" w:rsidTr="0081013E">
        <w:trPr>
          <w:trHeight w:val="223"/>
        </w:trPr>
        <w:tc>
          <w:tcPr>
            <w:tcW w:w="9060" w:type="dxa"/>
            <w:gridSpan w:val="6"/>
            <w:shd w:val="clear" w:color="auto" w:fill="BFBFBF" w:themeFill="background1" w:themeFillShade="BF"/>
            <w:vAlign w:val="center"/>
          </w:tcPr>
          <w:p w:rsidR="00EF0B12" w:rsidRDefault="00EF0B12" w:rsidP="00EF0B12">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w:t>
            </w:r>
            <w:r w:rsidR="007D20E3">
              <w:rPr>
                <w:rFonts w:cs="Calibri"/>
                <w:b/>
                <w:bCs/>
                <w:color w:val="000000"/>
                <w:szCs w:val="22"/>
              </w:rPr>
              <w:t>E ZA LETO 2023 (1.1.2023 do 31.12</w:t>
            </w:r>
            <w:r>
              <w:rPr>
                <w:rFonts w:cs="Calibri"/>
                <w:b/>
                <w:bCs/>
                <w:color w:val="000000"/>
                <w:szCs w:val="22"/>
              </w:rPr>
              <w:t>.2023)</w:t>
            </w:r>
          </w:p>
        </w:tc>
      </w:tr>
      <w:tr w:rsidR="00EF0B12" w:rsidTr="0081013E">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MT_kWh</w:t>
            </w:r>
            <w:proofErr w:type="spellEnd"/>
          </w:p>
        </w:tc>
      </w:tr>
      <w:tr w:rsidR="00EF0B12" w:rsidTr="0081013E">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1.293.003</w:t>
            </w:r>
          </w:p>
        </w:tc>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993.270</w:t>
            </w:r>
          </w:p>
        </w:tc>
      </w:tr>
    </w:tbl>
    <w:p w:rsidR="000F29E4" w:rsidRDefault="000F29E4" w:rsidP="00D37B24">
      <w:pPr>
        <w:rPr>
          <w:rFonts w:ascii="Times New Roman" w:hAnsi="Times New Roman"/>
          <w:b/>
        </w:rPr>
      </w:pPr>
    </w:p>
    <w:p w:rsidR="00DA5AA3" w:rsidRDefault="00DA5AA3" w:rsidP="00D37B24">
      <w:pPr>
        <w:rPr>
          <w:rFonts w:ascii="Times New Roman" w:hAnsi="Times New Roman"/>
          <w:b/>
        </w:rPr>
      </w:pPr>
    </w:p>
    <w:p w:rsidR="00B92B53" w:rsidRDefault="00B92B53" w:rsidP="00D37B24">
      <w:pPr>
        <w:rPr>
          <w:rFonts w:ascii="Times New Roman" w:hAnsi="Times New Roman"/>
          <w:b/>
        </w:rPr>
      </w:pPr>
    </w:p>
    <w:p w:rsidR="00B92B53" w:rsidRDefault="00B92B53" w:rsidP="00D37B24">
      <w:pPr>
        <w:rPr>
          <w:rFonts w:ascii="Times New Roman" w:hAnsi="Times New Roman"/>
          <w:b/>
        </w:rPr>
      </w:pPr>
    </w:p>
    <w:p w:rsidR="00DA5AA3" w:rsidRDefault="00DA5AA3"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B3735" w:rsidRPr="00676555" w:rsidTr="0081013E">
        <w:tc>
          <w:tcPr>
            <w:tcW w:w="1838" w:type="dxa"/>
            <w:vMerge w:val="restart"/>
            <w:shd w:val="clear" w:color="auto" w:fill="A8CBEE" w:themeFill="accent3" w:themeFillTint="66"/>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lastRenderedPageBreak/>
              <w:t>MESEC/LETO</w:t>
            </w:r>
          </w:p>
          <w:p w:rsidR="002B3735" w:rsidRPr="00676555" w:rsidRDefault="004734D0" w:rsidP="0081013E">
            <w:pPr>
              <w:jc w:val="center"/>
              <w:rPr>
                <w:rFonts w:ascii="Times New Roman" w:hAnsi="Times New Roman"/>
                <w:b/>
                <w:sz w:val="16"/>
                <w:szCs w:val="16"/>
              </w:rPr>
            </w:pPr>
            <w:r w:rsidRPr="00676555">
              <w:rPr>
                <w:rFonts w:ascii="Times New Roman" w:hAnsi="Times New Roman"/>
                <w:b/>
                <w:bCs/>
                <w:szCs w:val="22"/>
              </w:rPr>
              <w:t>od 1.1.2024 do 31.12</w:t>
            </w:r>
            <w:r w:rsidR="002B3735" w:rsidRPr="00676555">
              <w:rPr>
                <w:rFonts w:ascii="Times New Roman" w:hAnsi="Times New Roman"/>
                <w:b/>
                <w:bCs/>
                <w:szCs w:val="22"/>
              </w:rPr>
              <w:t>.2024</w:t>
            </w: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r>
      <w:tr w:rsidR="002B3735" w:rsidRPr="00676555" w:rsidTr="0081013E">
        <w:tc>
          <w:tcPr>
            <w:tcW w:w="1838" w:type="dxa"/>
            <w:vMerge/>
            <w:vAlign w:val="center"/>
          </w:tcPr>
          <w:p w:rsidR="002B3735" w:rsidRPr="00676555" w:rsidRDefault="002B3735" w:rsidP="0081013E">
            <w:pPr>
              <w:rPr>
                <w:rFonts w:ascii="Times New Roman" w:hAnsi="Times New Roman"/>
                <w:b/>
                <w:sz w:val="16"/>
                <w:szCs w:val="16"/>
              </w:rPr>
            </w:pP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2B3735" w:rsidRPr="00676555" w:rsidTr="00DE4566">
        <w:tc>
          <w:tcPr>
            <w:tcW w:w="1838" w:type="dxa"/>
            <w:vMerge/>
            <w:vAlign w:val="center"/>
          </w:tcPr>
          <w:p w:rsidR="002B3735" w:rsidRPr="00676555" w:rsidRDefault="002B3735"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Januar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99.344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110.896</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15.434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20.730</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Februar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97.880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109.288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12.136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17.636</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Marec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77.416</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93.240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11.742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17.718</w:t>
            </w:r>
          </w:p>
        </w:tc>
      </w:tr>
      <w:tr w:rsidR="00DE4566" w:rsidRPr="00676555" w:rsidTr="00DD775D">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April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59.424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85.768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11.218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18.394</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Maj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66.304,00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84.488,00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23D6B" w:rsidP="00D87901">
            <w:pPr>
              <w:jc w:val="center"/>
              <w:rPr>
                <w:rFonts w:ascii="Times New Roman" w:hAnsi="Times New Roman"/>
                <w:color w:val="000000"/>
                <w:sz w:val="20"/>
              </w:rPr>
            </w:pPr>
            <w:r w:rsidRPr="00A23D6B">
              <w:rPr>
                <w:rFonts w:ascii="Times New Roman" w:hAnsi="Times New Roman"/>
                <w:color w:val="000000"/>
                <w:sz w:val="20"/>
              </w:rPr>
              <w:t>12</w:t>
            </w:r>
            <w:r>
              <w:rPr>
                <w:rFonts w:ascii="Times New Roman" w:hAnsi="Times New Roman"/>
                <w:color w:val="000000"/>
                <w:sz w:val="20"/>
              </w:rPr>
              <w:t>.</w:t>
            </w:r>
            <w:r w:rsidRPr="00A23D6B">
              <w:rPr>
                <w:rFonts w:ascii="Times New Roman" w:hAnsi="Times New Roman"/>
                <w:color w:val="000000"/>
                <w:sz w:val="20"/>
              </w:rPr>
              <w:t>658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FA4F6D" w:rsidP="00D87901">
            <w:pPr>
              <w:jc w:val="center"/>
              <w:rPr>
                <w:rFonts w:ascii="Times New Roman" w:hAnsi="Times New Roman"/>
                <w:color w:val="000000"/>
                <w:sz w:val="20"/>
              </w:rPr>
            </w:pPr>
            <w:r w:rsidRPr="00FA4F6D">
              <w:rPr>
                <w:rFonts w:ascii="Times New Roman" w:hAnsi="Times New Roman"/>
                <w:color w:val="000000"/>
                <w:sz w:val="20"/>
              </w:rPr>
              <w:t>19</w:t>
            </w:r>
            <w:r>
              <w:rPr>
                <w:rFonts w:ascii="Times New Roman" w:hAnsi="Times New Roman"/>
                <w:color w:val="000000"/>
                <w:sz w:val="20"/>
              </w:rPr>
              <w:t>.</w:t>
            </w:r>
            <w:r w:rsidRPr="00FA4F6D">
              <w:rPr>
                <w:rFonts w:ascii="Times New Roman" w:hAnsi="Times New Roman"/>
                <w:color w:val="000000"/>
                <w:sz w:val="20"/>
              </w:rPr>
              <w:t>148</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Junij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71.760,00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78.232,00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15.872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19.196</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Julij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67.248,00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101.584,00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16.211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27.079</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Avgust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74.656,00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90.696,00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18.928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24.577</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September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60.880,00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83.088,00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14.284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21.634</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Oktober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75.264,00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101.872,00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11.826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19.726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November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101.424,00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111.272,00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12.881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18.543</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December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111.368,00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115.448,00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14.428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19.106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962.968,00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1.165.872,00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167.618,00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243.487,00</w:t>
            </w:r>
          </w:p>
        </w:tc>
      </w:tr>
      <w:tr w:rsidR="00D87901" w:rsidRPr="00676555" w:rsidTr="0081013E">
        <w:trPr>
          <w:trHeight w:val="223"/>
        </w:trPr>
        <w:tc>
          <w:tcPr>
            <w:tcW w:w="9060" w:type="dxa"/>
            <w:gridSpan w:val="6"/>
            <w:shd w:val="clear" w:color="auto" w:fill="BFBFBF" w:themeFill="background1" w:themeFillShade="BF"/>
            <w:vAlign w:val="center"/>
          </w:tcPr>
          <w:p w:rsidR="00D87901" w:rsidRPr="00676555" w:rsidRDefault="00D87901" w:rsidP="00D87901">
            <w:pPr>
              <w:jc w:val="center"/>
              <w:rPr>
                <w:rFonts w:ascii="Times New Roman" w:hAnsi="Times New Roman"/>
                <w:b/>
                <w:bCs/>
                <w:color w:val="000000"/>
                <w:szCs w:val="22"/>
              </w:rPr>
            </w:pPr>
            <w:r w:rsidRPr="00676555">
              <w:rPr>
                <w:rFonts w:ascii="Times New Roman" w:hAnsi="Times New Roman"/>
                <w:b/>
                <w:bCs/>
                <w:color w:val="000000"/>
                <w:szCs w:val="22"/>
              </w:rPr>
              <w:t>SKUPAJ DE TABOR IN DE POBREŽJE ZA LETO 2024</w:t>
            </w:r>
            <w:r w:rsidR="00F27F51" w:rsidRPr="00676555">
              <w:rPr>
                <w:rFonts w:ascii="Times New Roman" w:hAnsi="Times New Roman"/>
                <w:b/>
                <w:bCs/>
                <w:color w:val="000000"/>
                <w:szCs w:val="22"/>
              </w:rPr>
              <w:t xml:space="preserve"> (1.1.2024 do 31.12</w:t>
            </w:r>
            <w:r w:rsidRPr="00676555">
              <w:rPr>
                <w:rFonts w:ascii="Times New Roman" w:hAnsi="Times New Roman"/>
                <w:b/>
                <w:bCs/>
                <w:color w:val="000000"/>
                <w:szCs w:val="22"/>
              </w:rPr>
              <w:t>.2024)</w:t>
            </w:r>
          </w:p>
        </w:tc>
      </w:tr>
      <w:tr w:rsidR="00D87901" w:rsidRPr="00676555" w:rsidTr="0081013E">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D87901" w:rsidRPr="00676555" w:rsidTr="0081013E">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1.409.359</w:t>
            </w:r>
          </w:p>
        </w:tc>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1.130.586</w:t>
            </w:r>
          </w:p>
        </w:tc>
      </w:tr>
    </w:tbl>
    <w:p w:rsidR="00D808A6" w:rsidRDefault="00D808A6" w:rsidP="00D37B24">
      <w:pPr>
        <w:rPr>
          <w:rFonts w:ascii="Times New Roman" w:hAnsi="Times New Roman"/>
          <w:b/>
        </w:rPr>
      </w:pPr>
    </w:p>
    <w:p w:rsidR="008772E7" w:rsidRDefault="008772E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DB5DF0" w:rsidRPr="00676555" w:rsidTr="0081013E">
        <w:tc>
          <w:tcPr>
            <w:tcW w:w="1838" w:type="dxa"/>
            <w:vMerge w:val="restart"/>
            <w:shd w:val="clear" w:color="auto" w:fill="A8CBEE" w:themeFill="accent3" w:themeFillTint="66"/>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MESEC/LETO</w:t>
            </w:r>
          </w:p>
          <w:p w:rsidR="00DB5DF0" w:rsidRPr="00676555" w:rsidRDefault="00BE2FB5" w:rsidP="0081013E">
            <w:pPr>
              <w:jc w:val="center"/>
              <w:rPr>
                <w:rFonts w:ascii="Times New Roman" w:hAnsi="Times New Roman"/>
                <w:b/>
                <w:sz w:val="16"/>
                <w:szCs w:val="16"/>
              </w:rPr>
            </w:pPr>
            <w:r>
              <w:rPr>
                <w:rFonts w:ascii="Times New Roman" w:hAnsi="Times New Roman"/>
                <w:b/>
                <w:bCs/>
                <w:szCs w:val="22"/>
              </w:rPr>
              <w:t>od 1.1.2025</w:t>
            </w:r>
            <w:r w:rsidR="00DB5DF0" w:rsidRPr="00676555">
              <w:rPr>
                <w:rFonts w:ascii="Times New Roman" w:hAnsi="Times New Roman"/>
                <w:b/>
                <w:bCs/>
                <w:szCs w:val="22"/>
              </w:rPr>
              <w:t xml:space="preserve"> do 31</w:t>
            </w:r>
            <w:r w:rsidR="001A5C62">
              <w:rPr>
                <w:rFonts w:ascii="Times New Roman" w:hAnsi="Times New Roman"/>
                <w:b/>
                <w:bCs/>
                <w:szCs w:val="22"/>
              </w:rPr>
              <w:t>.12</w:t>
            </w:r>
            <w:r w:rsidR="00DB5DF0">
              <w:rPr>
                <w:rFonts w:ascii="Times New Roman" w:hAnsi="Times New Roman"/>
                <w:b/>
                <w:bCs/>
                <w:szCs w:val="22"/>
              </w:rPr>
              <w:t>.2025</w:t>
            </w: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Januar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91.280,00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105.616,00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13.624,00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19.530,00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Februar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67.896,00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90.736,00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11.117,00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18.355,00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Marec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17.600,00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April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62.952,00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83.248,00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7.560,00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10.031,00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sidRPr="006340FE">
              <w:rPr>
                <w:rFonts w:ascii="Times New Roman" w:hAnsi="Times New Roman"/>
                <w:b/>
                <w:szCs w:val="22"/>
              </w:rPr>
              <w:t>Maj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17.600,00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Junij 2025</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68.360,00</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86.480,00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12.519,00</w:t>
            </w:r>
          </w:p>
        </w:tc>
        <w:tc>
          <w:tcPr>
            <w:tcW w:w="1977" w:type="dxa"/>
            <w:tcBorders>
              <w:top w:val="single" w:sz="4" w:space="0" w:color="auto"/>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13.115,00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Julij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69.008,00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101.568,00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11.873,00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17.532,00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Avgust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78.712,00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89.056,00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16.992,00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20.643,00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September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52.424,00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84.600,00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10.707,00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18.873,00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Oktober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63.912,00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86.056,00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11.384,00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18.401,00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November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68.832,00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85.712,00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11.944,00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17.171,00</w:t>
            </w:r>
          </w:p>
        </w:tc>
      </w:tr>
      <w:tr w:rsidR="00766B35" w:rsidRPr="00676555" w:rsidTr="00644857">
        <w:tc>
          <w:tcPr>
            <w:tcW w:w="1838" w:type="dxa"/>
            <w:vAlign w:val="center"/>
          </w:tcPr>
          <w:p w:rsidR="00766B35" w:rsidRPr="006340FE" w:rsidRDefault="00766B35" w:rsidP="00766B35">
            <w:pPr>
              <w:jc w:val="left"/>
              <w:rPr>
                <w:rFonts w:ascii="Times New Roman" w:hAnsi="Times New Roman"/>
                <w:b/>
                <w:szCs w:val="22"/>
              </w:rPr>
            </w:pPr>
            <w:r>
              <w:rPr>
                <w:rFonts w:ascii="Times New Roman" w:hAnsi="Times New Roman"/>
                <w:b/>
                <w:szCs w:val="22"/>
              </w:rPr>
              <w:t>December 2025</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70.584,00</w:t>
            </w:r>
          </w:p>
        </w:tc>
        <w:tc>
          <w:tcPr>
            <w:tcW w:w="1985" w:type="dxa"/>
            <w:gridSpan w:val="2"/>
            <w:tcBorders>
              <w:top w:val="nil"/>
              <w:left w:val="single" w:sz="4" w:space="0" w:color="auto"/>
              <w:bottom w:val="single" w:sz="4" w:space="0" w:color="auto"/>
              <w:right w:val="single" w:sz="4" w:space="0" w:color="auto"/>
            </w:tcBorders>
            <w:shd w:val="clear" w:color="000000" w:fill="FFFFFF"/>
            <w:vAlign w:val="center"/>
          </w:tcPr>
          <w:p w:rsidR="00766B35" w:rsidRPr="00766B35" w:rsidRDefault="00766B35" w:rsidP="00766B35">
            <w:pPr>
              <w:jc w:val="center"/>
              <w:rPr>
                <w:rFonts w:ascii="Times New Roman" w:hAnsi="Times New Roman"/>
                <w:color w:val="000000"/>
                <w:sz w:val="20"/>
              </w:rPr>
            </w:pPr>
            <w:r w:rsidRPr="00766B35">
              <w:rPr>
                <w:rFonts w:ascii="Times New Roman" w:hAnsi="Times New Roman"/>
                <w:color w:val="000000"/>
                <w:sz w:val="20"/>
              </w:rPr>
              <w:t>89.656,00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13.742,00</w:t>
            </w:r>
          </w:p>
        </w:tc>
        <w:tc>
          <w:tcPr>
            <w:tcW w:w="1977" w:type="dxa"/>
            <w:tcBorders>
              <w:top w:val="nil"/>
              <w:left w:val="single" w:sz="4" w:space="0" w:color="auto"/>
              <w:bottom w:val="single" w:sz="4" w:space="0" w:color="auto"/>
              <w:right w:val="single" w:sz="4" w:space="0" w:color="auto"/>
            </w:tcBorders>
            <w:shd w:val="clear" w:color="000000" w:fill="FFFFFF"/>
            <w:vAlign w:val="center"/>
          </w:tcPr>
          <w:p w:rsidR="00766B35" w:rsidRPr="007B486C" w:rsidRDefault="00766B35" w:rsidP="00766B35">
            <w:pPr>
              <w:jc w:val="center"/>
              <w:rPr>
                <w:rFonts w:ascii="Times New Roman" w:hAnsi="Times New Roman"/>
                <w:color w:val="000000"/>
                <w:sz w:val="20"/>
              </w:rPr>
            </w:pPr>
            <w:r w:rsidRPr="007B486C">
              <w:rPr>
                <w:rFonts w:ascii="Times New Roman" w:hAnsi="Times New Roman"/>
                <w:color w:val="000000"/>
                <w:sz w:val="20"/>
              </w:rPr>
              <w:t>19.261,00</w:t>
            </w:r>
          </w:p>
        </w:tc>
      </w:tr>
      <w:tr w:rsidR="00766B35" w:rsidRPr="00676555" w:rsidTr="0081013E">
        <w:tc>
          <w:tcPr>
            <w:tcW w:w="1838" w:type="dxa"/>
            <w:vAlign w:val="center"/>
          </w:tcPr>
          <w:p w:rsidR="00766B35" w:rsidRPr="00676555" w:rsidRDefault="00766B35" w:rsidP="00766B35">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766B35" w:rsidRPr="000B78B8" w:rsidRDefault="008F0D9F" w:rsidP="00766B35">
            <w:pPr>
              <w:jc w:val="center"/>
              <w:rPr>
                <w:rFonts w:ascii="Times New Roman" w:hAnsi="Times New Roman"/>
                <w:b/>
                <w:bCs/>
                <w:color w:val="000000"/>
                <w:sz w:val="20"/>
                <w:highlight w:val="yellow"/>
              </w:rPr>
            </w:pPr>
            <w:r w:rsidRPr="008F0D9F">
              <w:rPr>
                <w:rFonts w:ascii="Times New Roman" w:hAnsi="Times New Roman"/>
                <w:b/>
                <w:bCs/>
                <w:color w:val="000000"/>
                <w:sz w:val="20"/>
              </w:rPr>
              <w:t>839.944,00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766B35" w:rsidRPr="000B78B8" w:rsidRDefault="008F0D9F" w:rsidP="00766B35">
            <w:pPr>
              <w:jc w:val="center"/>
              <w:rPr>
                <w:rFonts w:ascii="Times New Roman" w:hAnsi="Times New Roman"/>
                <w:b/>
                <w:bCs/>
                <w:color w:val="000000"/>
                <w:sz w:val="20"/>
                <w:highlight w:val="yellow"/>
              </w:rPr>
            </w:pPr>
            <w:r w:rsidRPr="008F0D9F">
              <w:rPr>
                <w:rFonts w:ascii="Times New Roman" w:hAnsi="Times New Roman"/>
                <w:b/>
                <w:bCs/>
                <w:color w:val="000000"/>
                <w:sz w:val="20"/>
              </w:rPr>
              <w:t>1.079.048,00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766B35" w:rsidRPr="003664CC" w:rsidRDefault="00766B35" w:rsidP="00766B35">
            <w:pPr>
              <w:jc w:val="center"/>
              <w:rPr>
                <w:rFonts w:ascii="Times New Roman" w:hAnsi="Times New Roman"/>
                <w:b/>
                <w:bCs/>
                <w:color w:val="000000"/>
                <w:sz w:val="20"/>
                <w:highlight w:val="yellow"/>
              </w:rPr>
            </w:pPr>
            <w:r w:rsidRPr="003D1409">
              <w:rPr>
                <w:rFonts w:ascii="Times New Roman" w:hAnsi="Times New Roman"/>
                <w:b/>
                <w:bCs/>
                <w:color w:val="000000"/>
                <w:sz w:val="20"/>
              </w:rPr>
              <w:t>146.164,00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766B35" w:rsidRPr="003664CC" w:rsidRDefault="00766B35" w:rsidP="00766B35">
            <w:pPr>
              <w:jc w:val="center"/>
              <w:rPr>
                <w:rFonts w:ascii="Times New Roman" w:hAnsi="Times New Roman"/>
                <w:b/>
                <w:bCs/>
                <w:color w:val="000000"/>
                <w:sz w:val="20"/>
                <w:highlight w:val="yellow"/>
              </w:rPr>
            </w:pPr>
            <w:r w:rsidRPr="003D1409">
              <w:rPr>
                <w:rFonts w:ascii="Times New Roman" w:hAnsi="Times New Roman"/>
                <w:b/>
                <w:bCs/>
                <w:color w:val="000000"/>
                <w:sz w:val="20"/>
              </w:rPr>
              <w:t>208.112,00</w:t>
            </w:r>
          </w:p>
        </w:tc>
      </w:tr>
      <w:tr w:rsidR="00766B35" w:rsidRPr="00676555" w:rsidTr="0081013E">
        <w:trPr>
          <w:trHeight w:val="223"/>
        </w:trPr>
        <w:tc>
          <w:tcPr>
            <w:tcW w:w="9060" w:type="dxa"/>
            <w:gridSpan w:val="6"/>
            <w:shd w:val="clear" w:color="auto" w:fill="BFBFBF" w:themeFill="background1" w:themeFillShade="BF"/>
            <w:vAlign w:val="center"/>
          </w:tcPr>
          <w:p w:rsidR="00766B35" w:rsidRPr="00676555" w:rsidRDefault="00766B35" w:rsidP="00766B35">
            <w:pPr>
              <w:jc w:val="center"/>
              <w:rPr>
                <w:rFonts w:ascii="Times New Roman" w:hAnsi="Times New Roman"/>
                <w:b/>
                <w:bCs/>
                <w:color w:val="000000"/>
                <w:szCs w:val="22"/>
              </w:rPr>
            </w:pPr>
            <w:r w:rsidRPr="00676555">
              <w:rPr>
                <w:rFonts w:ascii="Times New Roman" w:hAnsi="Times New Roman"/>
                <w:b/>
                <w:bCs/>
                <w:color w:val="000000"/>
                <w:szCs w:val="22"/>
              </w:rPr>
              <w:t xml:space="preserve">SKUPAJ DE TABOR IN DE </w:t>
            </w:r>
            <w:r w:rsidR="00FB1409">
              <w:rPr>
                <w:rFonts w:ascii="Times New Roman" w:hAnsi="Times New Roman"/>
                <w:b/>
                <w:bCs/>
                <w:color w:val="000000"/>
                <w:szCs w:val="22"/>
              </w:rPr>
              <w:t>POBREŽJE ZA LETO 2025</w:t>
            </w:r>
            <w:r>
              <w:rPr>
                <w:rFonts w:ascii="Times New Roman" w:hAnsi="Times New Roman"/>
                <w:b/>
                <w:bCs/>
                <w:color w:val="000000"/>
                <w:szCs w:val="22"/>
              </w:rPr>
              <w:t xml:space="preserve"> (1.1.2025</w:t>
            </w:r>
            <w:r w:rsidRPr="00676555">
              <w:rPr>
                <w:rFonts w:ascii="Times New Roman" w:hAnsi="Times New Roman"/>
                <w:b/>
                <w:bCs/>
                <w:color w:val="000000"/>
                <w:szCs w:val="22"/>
              </w:rPr>
              <w:t xml:space="preserve"> do 31</w:t>
            </w:r>
            <w:r w:rsidR="00B16C29">
              <w:rPr>
                <w:rFonts w:ascii="Times New Roman" w:hAnsi="Times New Roman"/>
                <w:b/>
                <w:bCs/>
                <w:color w:val="000000"/>
                <w:szCs w:val="22"/>
              </w:rPr>
              <w:t>.12</w:t>
            </w:r>
            <w:r>
              <w:rPr>
                <w:rFonts w:ascii="Times New Roman" w:hAnsi="Times New Roman"/>
                <w:b/>
                <w:bCs/>
                <w:color w:val="000000"/>
                <w:szCs w:val="22"/>
              </w:rPr>
              <w:t>.2025</w:t>
            </w:r>
            <w:r w:rsidRPr="00676555">
              <w:rPr>
                <w:rFonts w:ascii="Times New Roman" w:hAnsi="Times New Roman"/>
                <w:b/>
                <w:bCs/>
                <w:color w:val="000000"/>
                <w:szCs w:val="22"/>
              </w:rPr>
              <w:t>)</w:t>
            </w:r>
          </w:p>
        </w:tc>
      </w:tr>
      <w:tr w:rsidR="00766B35" w:rsidRPr="00676555" w:rsidTr="0081013E">
        <w:tc>
          <w:tcPr>
            <w:tcW w:w="4530" w:type="dxa"/>
            <w:gridSpan w:val="3"/>
            <w:shd w:val="clear" w:color="auto" w:fill="FFFFFF" w:themeFill="background1"/>
            <w:vAlign w:val="center"/>
          </w:tcPr>
          <w:p w:rsidR="00766B35" w:rsidRPr="00676555" w:rsidRDefault="00766B35" w:rsidP="00766B35">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766B35" w:rsidRPr="00676555" w:rsidRDefault="00766B35" w:rsidP="00766B35">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766B35" w:rsidRPr="00676555" w:rsidTr="0081013E">
        <w:tc>
          <w:tcPr>
            <w:tcW w:w="4530" w:type="dxa"/>
            <w:gridSpan w:val="3"/>
            <w:shd w:val="clear" w:color="auto" w:fill="FFFF00"/>
            <w:vAlign w:val="center"/>
          </w:tcPr>
          <w:p w:rsidR="00766B35" w:rsidRPr="00676555" w:rsidRDefault="00285FB7" w:rsidP="00766B35">
            <w:pPr>
              <w:jc w:val="center"/>
              <w:rPr>
                <w:rFonts w:ascii="Times New Roman" w:hAnsi="Times New Roman"/>
                <w:b/>
                <w:bCs/>
                <w:color w:val="FF0000"/>
                <w:sz w:val="20"/>
              </w:rPr>
            </w:pPr>
            <w:r w:rsidRPr="00285FB7">
              <w:rPr>
                <w:rFonts w:ascii="Times New Roman" w:hAnsi="Times New Roman"/>
                <w:b/>
                <w:bCs/>
                <w:color w:val="FF0000"/>
                <w:sz w:val="20"/>
              </w:rPr>
              <w:t>1.287.160</w:t>
            </w:r>
          </w:p>
        </w:tc>
        <w:tc>
          <w:tcPr>
            <w:tcW w:w="4530" w:type="dxa"/>
            <w:gridSpan w:val="3"/>
            <w:shd w:val="clear" w:color="auto" w:fill="FFFF00"/>
            <w:vAlign w:val="center"/>
          </w:tcPr>
          <w:p w:rsidR="00766B35" w:rsidRPr="00676555" w:rsidRDefault="00285FB7" w:rsidP="00766B35">
            <w:pPr>
              <w:jc w:val="center"/>
              <w:rPr>
                <w:rFonts w:ascii="Times New Roman" w:hAnsi="Times New Roman"/>
                <w:b/>
                <w:bCs/>
                <w:color w:val="FF0000"/>
                <w:sz w:val="20"/>
              </w:rPr>
            </w:pPr>
            <w:r w:rsidRPr="00285FB7">
              <w:rPr>
                <w:rFonts w:ascii="Times New Roman" w:hAnsi="Times New Roman"/>
                <w:b/>
                <w:bCs/>
                <w:color w:val="FF0000"/>
                <w:sz w:val="20"/>
              </w:rPr>
              <w:t>986.108</w:t>
            </w:r>
          </w:p>
        </w:tc>
      </w:tr>
    </w:tbl>
    <w:p w:rsidR="008772E7" w:rsidRDefault="008772E7" w:rsidP="00D37B24">
      <w:pPr>
        <w:rPr>
          <w:rFonts w:ascii="Times New Roman" w:hAnsi="Times New Roman"/>
          <w:b/>
        </w:rPr>
      </w:pPr>
    </w:p>
    <w:p w:rsidR="00D336C5" w:rsidRDefault="00D336C5" w:rsidP="00D37B24">
      <w:pPr>
        <w:rPr>
          <w:rFonts w:ascii="Times New Roman" w:hAnsi="Times New Roman"/>
          <w:b/>
        </w:rPr>
      </w:pPr>
    </w:p>
    <w:p w:rsidR="00D336C5" w:rsidRDefault="00D336C5" w:rsidP="00D37B24">
      <w:pPr>
        <w:rPr>
          <w:rFonts w:ascii="Times New Roman" w:hAnsi="Times New Roman"/>
          <w:b/>
        </w:rPr>
      </w:pPr>
    </w:p>
    <w:p w:rsidR="00D336C5" w:rsidRDefault="00D336C5" w:rsidP="00D37B24">
      <w:pPr>
        <w:rPr>
          <w:rFonts w:ascii="Times New Roman" w:hAnsi="Times New Roman"/>
          <w:b/>
        </w:rPr>
      </w:pPr>
    </w:p>
    <w:p w:rsidR="00D336C5" w:rsidRDefault="00D336C5" w:rsidP="00D37B24">
      <w:pPr>
        <w:rPr>
          <w:rFonts w:ascii="Times New Roman" w:hAnsi="Times New Roman"/>
          <w:b/>
        </w:rPr>
      </w:pPr>
    </w:p>
    <w:p w:rsidR="00D336C5" w:rsidRDefault="00D336C5"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B16C29" w:rsidRPr="00676555" w:rsidTr="00EA3833">
        <w:tc>
          <w:tcPr>
            <w:tcW w:w="1838" w:type="dxa"/>
            <w:vMerge w:val="restart"/>
            <w:shd w:val="clear" w:color="auto" w:fill="A8CBEE" w:themeFill="accent3" w:themeFillTint="66"/>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lastRenderedPageBreak/>
              <w:t>MESEC/LETO</w:t>
            </w:r>
          </w:p>
          <w:p w:rsidR="00B16C29" w:rsidRPr="00676555" w:rsidRDefault="00DD39EF" w:rsidP="00DD39EF">
            <w:pPr>
              <w:jc w:val="center"/>
              <w:rPr>
                <w:rFonts w:ascii="Times New Roman" w:hAnsi="Times New Roman"/>
                <w:b/>
                <w:sz w:val="16"/>
                <w:szCs w:val="16"/>
              </w:rPr>
            </w:pPr>
            <w:r>
              <w:rPr>
                <w:rFonts w:ascii="Times New Roman" w:hAnsi="Times New Roman"/>
                <w:b/>
                <w:bCs/>
                <w:szCs w:val="22"/>
              </w:rPr>
              <w:t>od 1.1.2026</w:t>
            </w:r>
            <w:r w:rsidR="00B16C29" w:rsidRPr="00676555">
              <w:rPr>
                <w:rFonts w:ascii="Times New Roman" w:hAnsi="Times New Roman"/>
                <w:b/>
                <w:bCs/>
                <w:szCs w:val="22"/>
              </w:rPr>
              <w:t xml:space="preserve"> do 31</w:t>
            </w:r>
            <w:r w:rsidR="00B16C29">
              <w:rPr>
                <w:rFonts w:ascii="Times New Roman" w:hAnsi="Times New Roman"/>
                <w:b/>
                <w:bCs/>
                <w:szCs w:val="22"/>
              </w:rPr>
              <w:t>.</w:t>
            </w:r>
            <w:r>
              <w:rPr>
                <w:rFonts w:ascii="Times New Roman" w:hAnsi="Times New Roman"/>
                <w:b/>
                <w:bCs/>
                <w:szCs w:val="22"/>
              </w:rPr>
              <w:t>3.2026</w:t>
            </w:r>
          </w:p>
        </w:tc>
        <w:tc>
          <w:tcPr>
            <w:tcW w:w="1559" w:type="dxa"/>
            <w:shd w:val="clear" w:color="auto" w:fill="92D050"/>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MM NAZIV</w:t>
            </w:r>
          </w:p>
        </w:tc>
      </w:tr>
      <w:tr w:rsidR="00B16C29" w:rsidRPr="00676555" w:rsidTr="00EA3833">
        <w:tc>
          <w:tcPr>
            <w:tcW w:w="1838" w:type="dxa"/>
            <w:vMerge/>
            <w:vAlign w:val="center"/>
          </w:tcPr>
          <w:p w:rsidR="00B16C29" w:rsidRPr="00676555" w:rsidRDefault="00B16C29" w:rsidP="00EA3833">
            <w:pPr>
              <w:rPr>
                <w:rFonts w:ascii="Times New Roman" w:hAnsi="Times New Roman"/>
                <w:b/>
                <w:sz w:val="16"/>
                <w:szCs w:val="16"/>
              </w:rPr>
            </w:pPr>
          </w:p>
        </w:tc>
        <w:tc>
          <w:tcPr>
            <w:tcW w:w="1559" w:type="dxa"/>
            <w:shd w:val="clear" w:color="auto" w:fill="92D050"/>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B16C29" w:rsidRPr="00676555" w:rsidRDefault="00B16C29" w:rsidP="00EA3833">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B16C29" w:rsidRPr="00676555" w:rsidRDefault="00B16C29" w:rsidP="00EA3833">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B16C29" w:rsidRPr="00676555" w:rsidRDefault="00B16C29" w:rsidP="00EA3833">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B16C29" w:rsidRPr="00676555" w:rsidTr="00EA3833">
        <w:tc>
          <w:tcPr>
            <w:tcW w:w="1838" w:type="dxa"/>
            <w:vMerge/>
            <w:vAlign w:val="center"/>
          </w:tcPr>
          <w:p w:rsidR="00B16C29" w:rsidRPr="00676555" w:rsidRDefault="00B16C29" w:rsidP="00EA3833">
            <w:pPr>
              <w:rPr>
                <w:rFonts w:ascii="Times New Roman" w:hAnsi="Times New Roman"/>
                <w:b/>
                <w:sz w:val="16"/>
                <w:szCs w:val="16"/>
              </w:rPr>
            </w:pPr>
          </w:p>
        </w:tc>
        <w:tc>
          <w:tcPr>
            <w:tcW w:w="1559" w:type="dxa"/>
            <w:tcBorders>
              <w:bottom w:val="single" w:sz="4" w:space="0" w:color="auto"/>
            </w:tcBorders>
            <w:shd w:val="clear" w:color="auto" w:fill="92D050"/>
            <w:vAlign w:val="center"/>
          </w:tcPr>
          <w:p w:rsidR="00B16C29" w:rsidRPr="00676555" w:rsidRDefault="00B16C29" w:rsidP="00EA3833">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B16C29" w:rsidRPr="00676555" w:rsidRDefault="00B16C29" w:rsidP="00EA3833">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B16C29" w:rsidRPr="00676555" w:rsidRDefault="00B16C29" w:rsidP="00EA3833">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B16C29" w:rsidRPr="00676555" w:rsidRDefault="00B16C29" w:rsidP="00EA3833">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0C385B" w:rsidRPr="00676555" w:rsidTr="005A55BB">
        <w:tc>
          <w:tcPr>
            <w:tcW w:w="1838" w:type="dxa"/>
            <w:vAlign w:val="center"/>
          </w:tcPr>
          <w:p w:rsidR="000C385B" w:rsidRPr="00676555" w:rsidRDefault="00D010C3" w:rsidP="000C385B">
            <w:pPr>
              <w:jc w:val="left"/>
              <w:rPr>
                <w:rFonts w:ascii="Times New Roman" w:hAnsi="Times New Roman"/>
                <w:b/>
                <w:szCs w:val="22"/>
              </w:rPr>
            </w:pPr>
            <w:r>
              <w:rPr>
                <w:rFonts w:ascii="Times New Roman" w:hAnsi="Times New Roman"/>
                <w:b/>
                <w:szCs w:val="22"/>
              </w:rPr>
              <w:t>Januar 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85.656,00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96.880,00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15.958,00</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19.766,00</w:t>
            </w:r>
          </w:p>
        </w:tc>
      </w:tr>
      <w:tr w:rsidR="000C385B" w:rsidRPr="00676555" w:rsidTr="005A55BB">
        <w:tc>
          <w:tcPr>
            <w:tcW w:w="1838" w:type="dxa"/>
            <w:vAlign w:val="center"/>
          </w:tcPr>
          <w:p w:rsidR="000C385B" w:rsidRPr="00676555" w:rsidRDefault="00D010C3" w:rsidP="000C385B">
            <w:pPr>
              <w:jc w:val="left"/>
              <w:rPr>
                <w:rFonts w:ascii="Times New Roman" w:hAnsi="Times New Roman"/>
                <w:b/>
                <w:szCs w:val="22"/>
              </w:rPr>
            </w:pPr>
            <w:r>
              <w:rPr>
                <w:rFonts w:ascii="Times New Roman" w:hAnsi="Times New Roman"/>
                <w:b/>
                <w:szCs w:val="22"/>
              </w:rPr>
              <w:t>Februar 2026</w:t>
            </w:r>
          </w:p>
        </w:tc>
        <w:tc>
          <w:tcPr>
            <w:tcW w:w="1559"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90.744,00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111.808,00</w:t>
            </w:r>
          </w:p>
        </w:tc>
        <w:tc>
          <w:tcPr>
            <w:tcW w:w="1701"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13.294,00</w:t>
            </w:r>
          </w:p>
        </w:tc>
        <w:tc>
          <w:tcPr>
            <w:tcW w:w="1977"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19.838,00</w:t>
            </w:r>
          </w:p>
        </w:tc>
      </w:tr>
      <w:tr w:rsidR="000C385B" w:rsidRPr="00676555" w:rsidTr="000C385B">
        <w:tc>
          <w:tcPr>
            <w:tcW w:w="1838" w:type="dxa"/>
            <w:vAlign w:val="center"/>
          </w:tcPr>
          <w:p w:rsidR="000C385B" w:rsidRPr="00676555" w:rsidRDefault="00D010C3" w:rsidP="000C385B">
            <w:pPr>
              <w:jc w:val="left"/>
              <w:rPr>
                <w:rFonts w:ascii="Times New Roman" w:hAnsi="Times New Roman"/>
                <w:b/>
                <w:szCs w:val="22"/>
              </w:rPr>
            </w:pPr>
            <w:r>
              <w:rPr>
                <w:rFonts w:ascii="Times New Roman" w:hAnsi="Times New Roman"/>
                <w:b/>
                <w:szCs w:val="22"/>
              </w:rPr>
              <w:t>Marec 2026</w:t>
            </w:r>
          </w:p>
        </w:tc>
        <w:tc>
          <w:tcPr>
            <w:tcW w:w="1559"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90.536,00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114.272,00</w:t>
            </w:r>
          </w:p>
        </w:tc>
        <w:tc>
          <w:tcPr>
            <w:tcW w:w="1701"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12.336,00</w:t>
            </w:r>
          </w:p>
        </w:tc>
        <w:tc>
          <w:tcPr>
            <w:tcW w:w="1977" w:type="dxa"/>
            <w:tcBorders>
              <w:top w:val="nil"/>
              <w:left w:val="single" w:sz="4" w:space="0" w:color="auto"/>
              <w:bottom w:val="single" w:sz="4" w:space="0" w:color="auto"/>
              <w:right w:val="single" w:sz="4" w:space="0" w:color="auto"/>
            </w:tcBorders>
            <w:shd w:val="clear" w:color="auto" w:fill="auto"/>
            <w:vAlign w:val="center"/>
          </w:tcPr>
          <w:p w:rsidR="000C385B" w:rsidRPr="000C385B" w:rsidRDefault="000C385B" w:rsidP="000C385B">
            <w:pPr>
              <w:jc w:val="center"/>
              <w:rPr>
                <w:rFonts w:ascii="Times New Roman" w:hAnsi="Times New Roman"/>
                <w:color w:val="000000"/>
                <w:sz w:val="20"/>
              </w:rPr>
            </w:pPr>
            <w:r w:rsidRPr="000C385B">
              <w:rPr>
                <w:rFonts w:ascii="Times New Roman" w:hAnsi="Times New Roman"/>
                <w:color w:val="000000"/>
                <w:sz w:val="20"/>
              </w:rPr>
              <w:t>19.583,00</w:t>
            </w:r>
          </w:p>
        </w:tc>
      </w:tr>
      <w:tr w:rsidR="000C385B" w:rsidRPr="00676555" w:rsidTr="000C385B">
        <w:tc>
          <w:tcPr>
            <w:tcW w:w="1838" w:type="dxa"/>
            <w:vAlign w:val="center"/>
          </w:tcPr>
          <w:p w:rsidR="000C385B" w:rsidRPr="00676555" w:rsidRDefault="000C385B" w:rsidP="000C385B">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0C385B" w:rsidRPr="000C385B" w:rsidRDefault="000C385B" w:rsidP="000C385B">
            <w:pPr>
              <w:jc w:val="center"/>
              <w:rPr>
                <w:rFonts w:ascii="Times New Roman" w:hAnsi="Times New Roman"/>
                <w:b/>
                <w:bCs/>
                <w:color w:val="000000"/>
                <w:sz w:val="20"/>
              </w:rPr>
            </w:pPr>
            <w:r w:rsidRPr="000C385B">
              <w:rPr>
                <w:rFonts w:ascii="Times New Roman" w:hAnsi="Times New Roman"/>
                <w:b/>
                <w:bCs/>
                <w:color w:val="000000"/>
                <w:sz w:val="20"/>
              </w:rPr>
              <w:t>266.936,00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0C385B" w:rsidRPr="000C385B" w:rsidRDefault="000C385B" w:rsidP="000C385B">
            <w:pPr>
              <w:jc w:val="center"/>
              <w:rPr>
                <w:rFonts w:ascii="Times New Roman" w:hAnsi="Times New Roman"/>
                <w:b/>
                <w:bCs/>
                <w:color w:val="000000"/>
                <w:sz w:val="20"/>
              </w:rPr>
            </w:pPr>
            <w:r w:rsidRPr="000C385B">
              <w:rPr>
                <w:rFonts w:ascii="Times New Roman" w:hAnsi="Times New Roman"/>
                <w:b/>
                <w:bCs/>
                <w:color w:val="000000"/>
                <w:sz w:val="20"/>
              </w:rPr>
              <w:t>322.960,00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0C385B" w:rsidRPr="000C385B" w:rsidRDefault="000C385B" w:rsidP="000C385B">
            <w:pPr>
              <w:jc w:val="center"/>
              <w:rPr>
                <w:rFonts w:ascii="Times New Roman" w:hAnsi="Times New Roman"/>
                <w:b/>
                <w:bCs/>
                <w:color w:val="000000"/>
                <w:sz w:val="20"/>
              </w:rPr>
            </w:pPr>
            <w:r w:rsidRPr="000C385B">
              <w:rPr>
                <w:rFonts w:ascii="Times New Roman" w:hAnsi="Times New Roman"/>
                <w:b/>
                <w:bCs/>
                <w:color w:val="000000"/>
                <w:sz w:val="20"/>
              </w:rPr>
              <w:t>41.588,00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0C385B" w:rsidRPr="000C385B" w:rsidRDefault="000C385B" w:rsidP="000C385B">
            <w:pPr>
              <w:jc w:val="center"/>
              <w:rPr>
                <w:rFonts w:ascii="Times New Roman" w:hAnsi="Times New Roman"/>
                <w:b/>
                <w:bCs/>
                <w:color w:val="000000"/>
                <w:sz w:val="20"/>
              </w:rPr>
            </w:pPr>
            <w:r w:rsidRPr="000C385B">
              <w:rPr>
                <w:rFonts w:ascii="Times New Roman" w:hAnsi="Times New Roman"/>
                <w:b/>
                <w:bCs/>
                <w:color w:val="000000"/>
                <w:sz w:val="20"/>
              </w:rPr>
              <w:t>59.187,00</w:t>
            </w:r>
          </w:p>
        </w:tc>
      </w:tr>
      <w:tr w:rsidR="000C385B" w:rsidRPr="00676555" w:rsidTr="00EA3833">
        <w:trPr>
          <w:trHeight w:val="223"/>
        </w:trPr>
        <w:tc>
          <w:tcPr>
            <w:tcW w:w="9060" w:type="dxa"/>
            <w:gridSpan w:val="6"/>
            <w:shd w:val="clear" w:color="auto" w:fill="BFBFBF" w:themeFill="background1" w:themeFillShade="BF"/>
            <w:vAlign w:val="center"/>
          </w:tcPr>
          <w:p w:rsidR="000C385B" w:rsidRPr="00676555" w:rsidRDefault="000C385B" w:rsidP="000C385B">
            <w:pPr>
              <w:jc w:val="center"/>
              <w:rPr>
                <w:rFonts w:ascii="Times New Roman" w:hAnsi="Times New Roman"/>
                <w:b/>
                <w:bCs/>
                <w:color w:val="000000"/>
                <w:szCs w:val="22"/>
              </w:rPr>
            </w:pPr>
            <w:r w:rsidRPr="00676555">
              <w:rPr>
                <w:rFonts w:ascii="Times New Roman" w:hAnsi="Times New Roman"/>
                <w:b/>
                <w:bCs/>
                <w:color w:val="000000"/>
                <w:szCs w:val="22"/>
              </w:rPr>
              <w:t xml:space="preserve">SKUPAJ DE TABOR IN DE </w:t>
            </w:r>
            <w:r w:rsidR="00332D30">
              <w:rPr>
                <w:rFonts w:ascii="Times New Roman" w:hAnsi="Times New Roman"/>
                <w:b/>
                <w:bCs/>
                <w:color w:val="000000"/>
                <w:szCs w:val="22"/>
              </w:rPr>
              <w:t>POBREŽJE ZA LETO 2026</w:t>
            </w:r>
            <w:r>
              <w:rPr>
                <w:rFonts w:ascii="Times New Roman" w:hAnsi="Times New Roman"/>
                <w:b/>
                <w:bCs/>
                <w:color w:val="000000"/>
                <w:szCs w:val="22"/>
              </w:rPr>
              <w:t xml:space="preserve"> (1.1.2026</w:t>
            </w:r>
            <w:r w:rsidRPr="00676555">
              <w:rPr>
                <w:rFonts w:ascii="Times New Roman" w:hAnsi="Times New Roman"/>
                <w:b/>
                <w:bCs/>
                <w:color w:val="000000"/>
                <w:szCs w:val="22"/>
              </w:rPr>
              <w:t xml:space="preserve"> do 31</w:t>
            </w:r>
            <w:r>
              <w:rPr>
                <w:rFonts w:ascii="Times New Roman" w:hAnsi="Times New Roman"/>
                <w:b/>
                <w:bCs/>
                <w:color w:val="000000"/>
                <w:szCs w:val="22"/>
              </w:rPr>
              <w:t>.3.2026</w:t>
            </w:r>
            <w:r w:rsidRPr="00676555">
              <w:rPr>
                <w:rFonts w:ascii="Times New Roman" w:hAnsi="Times New Roman"/>
                <w:b/>
                <w:bCs/>
                <w:color w:val="000000"/>
                <w:szCs w:val="22"/>
              </w:rPr>
              <w:t>)</w:t>
            </w:r>
          </w:p>
        </w:tc>
      </w:tr>
      <w:tr w:rsidR="000C385B" w:rsidRPr="00676555" w:rsidTr="00EA3833">
        <w:tc>
          <w:tcPr>
            <w:tcW w:w="4530" w:type="dxa"/>
            <w:gridSpan w:val="3"/>
            <w:shd w:val="clear" w:color="auto" w:fill="FFFFFF" w:themeFill="background1"/>
            <w:vAlign w:val="center"/>
          </w:tcPr>
          <w:p w:rsidR="000C385B" w:rsidRPr="00676555" w:rsidRDefault="000C385B" w:rsidP="000C385B">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0C385B" w:rsidRPr="00676555" w:rsidRDefault="000C385B" w:rsidP="000C385B">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0C385B" w:rsidRPr="00676555" w:rsidTr="00EA3833">
        <w:tc>
          <w:tcPr>
            <w:tcW w:w="4530" w:type="dxa"/>
            <w:gridSpan w:val="3"/>
            <w:shd w:val="clear" w:color="auto" w:fill="FFFF00"/>
            <w:vAlign w:val="center"/>
          </w:tcPr>
          <w:p w:rsidR="000C385B" w:rsidRPr="00676555" w:rsidRDefault="00332D30" w:rsidP="000C385B">
            <w:pPr>
              <w:jc w:val="center"/>
              <w:rPr>
                <w:rFonts w:ascii="Times New Roman" w:hAnsi="Times New Roman"/>
                <w:b/>
                <w:bCs/>
                <w:color w:val="FF0000"/>
                <w:sz w:val="20"/>
              </w:rPr>
            </w:pPr>
            <w:r w:rsidRPr="00332D30">
              <w:rPr>
                <w:rFonts w:ascii="Times New Roman" w:hAnsi="Times New Roman"/>
                <w:b/>
                <w:bCs/>
                <w:color w:val="FF0000"/>
                <w:sz w:val="20"/>
              </w:rPr>
              <w:t>382.147</w:t>
            </w:r>
          </w:p>
        </w:tc>
        <w:tc>
          <w:tcPr>
            <w:tcW w:w="4530" w:type="dxa"/>
            <w:gridSpan w:val="3"/>
            <w:shd w:val="clear" w:color="auto" w:fill="FFFF00"/>
            <w:vAlign w:val="center"/>
          </w:tcPr>
          <w:p w:rsidR="000C385B" w:rsidRPr="00676555" w:rsidRDefault="00332D30" w:rsidP="000C385B">
            <w:pPr>
              <w:jc w:val="center"/>
              <w:rPr>
                <w:rFonts w:ascii="Times New Roman" w:hAnsi="Times New Roman"/>
                <w:b/>
                <w:bCs/>
                <w:color w:val="FF0000"/>
                <w:sz w:val="20"/>
              </w:rPr>
            </w:pPr>
            <w:r w:rsidRPr="00332D30">
              <w:rPr>
                <w:rFonts w:ascii="Times New Roman" w:hAnsi="Times New Roman"/>
                <w:b/>
                <w:bCs/>
                <w:color w:val="FF0000"/>
                <w:sz w:val="20"/>
              </w:rPr>
              <w:t>308.524</w:t>
            </w:r>
          </w:p>
        </w:tc>
      </w:tr>
    </w:tbl>
    <w:p w:rsidR="00F069CB" w:rsidRDefault="00F069CB" w:rsidP="00D37B24">
      <w:pPr>
        <w:rPr>
          <w:rFonts w:ascii="Times New Roman" w:hAnsi="Times New Roman"/>
          <w:b/>
        </w:rPr>
      </w:pPr>
    </w:p>
    <w:p w:rsidR="00712DF7" w:rsidRDefault="00712DF7" w:rsidP="00D37B24">
      <w:pPr>
        <w:rPr>
          <w:rFonts w:ascii="Times New Roman" w:hAnsi="Times New Roman"/>
          <w:b/>
        </w:rPr>
      </w:pPr>
      <w:r>
        <w:rPr>
          <w:rFonts w:ascii="Times New Roman" w:hAnsi="Times New Roman"/>
          <w:b/>
        </w:rPr>
        <w:t xml:space="preserve">Ocenjena poraba </w:t>
      </w:r>
      <w:r w:rsidR="00507022">
        <w:rPr>
          <w:rFonts w:ascii="Times New Roman" w:hAnsi="Times New Roman"/>
          <w:b/>
        </w:rPr>
        <w:t>električne energije za obdobje 12</w:t>
      </w:r>
      <w:r w:rsidR="002E522E">
        <w:rPr>
          <w:rFonts w:ascii="Times New Roman" w:hAnsi="Times New Roman"/>
          <w:b/>
        </w:rPr>
        <w:t xml:space="preserve"> (</w:t>
      </w:r>
      <w:r w:rsidR="00507022">
        <w:rPr>
          <w:rFonts w:ascii="Times New Roman" w:hAnsi="Times New Roman"/>
          <w:b/>
        </w:rPr>
        <w:t>dvanajst</w:t>
      </w:r>
      <w:r w:rsidR="000B3ECA">
        <w:rPr>
          <w:rFonts w:ascii="Times New Roman" w:hAnsi="Times New Roman"/>
          <w:b/>
        </w:rPr>
        <w:t>)</w:t>
      </w:r>
      <w:r w:rsidR="00ED077F">
        <w:rPr>
          <w:rFonts w:ascii="Times New Roman" w:hAnsi="Times New Roman"/>
          <w:b/>
        </w:rPr>
        <w:t xml:space="preserve"> </w:t>
      </w:r>
      <w:r w:rsidR="00307646">
        <w:rPr>
          <w:rFonts w:ascii="Times New Roman" w:hAnsi="Times New Roman"/>
          <w:b/>
        </w:rPr>
        <w:t>mesecev</w:t>
      </w:r>
      <w:r>
        <w:rPr>
          <w:rFonts w:ascii="Times New Roman" w:hAnsi="Times New Roman"/>
          <w:b/>
        </w:rPr>
        <w:t xml:space="preserve">, predvidoma za obdobje od </w:t>
      </w:r>
      <w:r w:rsidR="00183101" w:rsidRPr="004F42B0">
        <w:rPr>
          <w:rFonts w:ascii="Times New Roman" w:hAnsi="Times New Roman"/>
          <w:b/>
        </w:rPr>
        <w:t>1.7</w:t>
      </w:r>
      <w:r w:rsidR="00F069CB">
        <w:rPr>
          <w:rFonts w:ascii="Times New Roman" w:hAnsi="Times New Roman"/>
          <w:b/>
        </w:rPr>
        <w:t>.2026</w:t>
      </w:r>
      <w:r w:rsidR="000B3ECA" w:rsidRPr="00E707FC">
        <w:rPr>
          <w:rFonts w:ascii="Times New Roman" w:hAnsi="Times New Roman"/>
          <w:b/>
        </w:rPr>
        <w:t xml:space="preserve"> oziroma takoj ko bo možen prehod merilnih mest v bilančno skupino dobavitelja</w:t>
      </w:r>
      <w:r w:rsidR="009A27DC">
        <w:rPr>
          <w:rFonts w:ascii="Times New Roman" w:hAnsi="Times New Roman"/>
          <w:b/>
        </w:rPr>
        <w:t xml:space="preserve"> do </w:t>
      </w:r>
      <w:r w:rsidR="00F069CB">
        <w:rPr>
          <w:rFonts w:ascii="Times New Roman" w:hAnsi="Times New Roman"/>
          <w:b/>
        </w:rPr>
        <w:t>30.6.2027</w:t>
      </w:r>
      <w:r w:rsidRPr="004F42B0">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00"/>
        <w:gridCol w:w="1586"/>
        <w:gridCol w:w="2447"/>
        <w:gridCol w:w="1318"/>
        <w:gridCol w:w="1318"/>
        <w:gridCol w:w="1441"/>
      </w:tblGrid>
      <w:tr w:rsidR="00BC1B46" w:rsidRPr="00C721FB" w:rsidTr="00170D32">
        <w:trPr>
          <w:trHeight w:val="315"/>
        </w:trPr>
        <w:tc>
          <w:tcPr>
            <w:tcW w:w="491"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BC1B46" w:rsidRDefault="00BC1B46" w:rsidP="00170D32">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SKUPAJ (kWh)</w:t>
            </w:r>
          </w:p>
        </w:tc>
      </w:tr>
      <w:tr w:rsidR="00BC1B46" w:rsidRPr="00C721FB" w:rsidTr="00170D32">
        <w:trPr>
          <w:trHeight w:val="315"/>
        </w:trPr>
        <w:tc>
          <w:tcPr>
            <w:tcW w:w="491" w:type="pct"/>
            <w:shd w:val="clear" w:color="auto" w:fill="auto"/>
            <w:noWrap/>
            <w:vAlign w:val="center"/>
          </w:tcPr>
          <w:p w:rsidR="00BC1B46" w:rsidRPr="00C721FB" w:rsidRDefault="003F168E" w:rsidP="00170D32">
            <w:pPr>
              <w:spacing w:line="240" w:lineRule="auto"/>
              <w:jc w:val="center"/>
              <w:rPr>
                <w:rFonts w:cs="Calibri"/>
                <w:b/>
                <w:bCs/>
                <w:color w:val="000000"/>
                <w:szCs w:val="22"/>
              </w:rPr>
            </w:pPr>
            <w:r>
              <w:rPr>
                <w:rFonts w:cs="Calibri"/>
                <w:b/>
                <w:bCs/>
                <w:color w:val="000000"/>
                <w:szCs w:val="22"/>
              </w:rPr>
              <w:t>2026-2027</w:t>
            </w:r>
          </w:p>
        </w:tc>
        <w:tc>
          <w:tcPr>
            <w:tcW w:w="1092" w:type="pct"/>
            <w:vAlign w:val="center"/>
          </w:tcPr>
          <w:p w:rsidR="00BC1B46" w:rsidRDefault="00BC1B46" w:rsidP="00170D32">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r w:rsidR="00546574">
              <w:rPr>
                <w:rFonts w:cs="Calibri"/>
                <w:b/>
                <w:bCs/>
                <w:color w:val="000000"/>
                <w:szCs w:val="22"/>
              </w:rPr>
              <w:t xml:space="preserve"> ter 8131520</w:t>
            </w:r>
          </w:p>
        </w:tc>
        <w:tc>
          <w:tcPr>
            <w:tcW w:w="1389" w:type="pct"/>
            <w:shd w:val="clear" w:color="auto" w:fill="auto"/>
            <w:noWrap/>
            <w:vAlign w:val="center"/>
          </w:tcPr>
          <w:p w:rsidR="00BC1B46" w:rsidRPr="00C721FB" w:rsidRDefault="005E4369" w:rsidP="00170D32">
            <w:pPr>
              <w:spacing w:line="240" w:lineRule="auto"/>
              <w:jc w:val="center"/>
              <w:rPr>
                <w:rFonts w:cs="Calibri"/>
                <w:b/>
                <w:bCs/>
                <w:color w:val="000000"/>
                <w:szCs w:val="22"/>
              </w:rPr>
            </w:pPr>
            <w:r>
              <w:rPr>
                <w:rFonts w:cs="Calibri"/>
                <w:b/>
                <w:bCs/>
                <w:color w:val="000000"/>
                <w:szCs w:val="22"/>
              </w:rPr>
              <w:t>od 1.7.2026 do 30.6.2027</w:t>
            </w:r>
          </w:p>
        </w:tc>
        <w:tc>
          <w:tcPr>
            <w:tcW w:w="623" w:type="pct"/>
            <w:shd w:val="clear" w:color="auto" w:fill="auto"/>
            <w:noWrap/>
            <w:vAlign w:val="center"/>
          </w:tcPr>
          <w:p w:rsidR="00BC1B46" w:rsidRPr="00EF5350" w:rsidRDefault="00812BC5" w:rsidP="00170D32">
            <w:pPr>
              <w:spacing w:line="240" w:lineRule="auto"/>
              <w:jc w:val="center"/>
              <w:rPr>
                <w:rFonts w:cs="Calibri"/>
                <w:b/>
                <w:bCs/>
                <w:color w:val="000000"/>
                <w:szCs w:val="22"/>
                <w:highlight w:val="yellow"/>
              </w:rPr>
            </w:pPr>
            <w:r w:rsidRPr="00812BC5">
              <w:rPr>
                <w:rFonts w:cs="Calibri"/>
                <w:b/>
                <w:bCs/>
                <w:color w:val="000000"/>
                <w:szCs w:val="22"/>
              </w:rPr>
              <w:t>1.629.754,55</w:t>
            </w:r>
          </w:p>
        </w:tc>
        <w:tc>
          <w:tcPr>
            <w:tcW w:w="623" w:type="pct"/>
            <w:shd w:val="clear" w:color="auto" w:fill="auto"/>
            <w:noWrap/>
            <w:vAlign w:val="center"/>
          </w:tcPr>
          <w:p w:rsidR="00BC1B46" w:rsidRPr="00EF5350" w:rsidRDefault="00812BC5" w:rsidP="00170D32">
            <w:pPr>
              <w:spacing w:line="240" w:lineRule="auto"/>
              <w:jc w:val="center"/>
              <w:rPr>
                <w:rFonts w:cs="Calibri"/>
                <w:b/>
                <w:bCs/>
                <w:color w:val="000000"/>
                <w:szCs w:val="22"/>
                <w:highlight w:val="yellow"/>
              </w:rPr>
            </w:pPr>
            <w:r w:rsidRPr="00812BC5">
              <w:rPr>
                <w:rFonts w:cs="Calibri"/>
                <w:b/>
                <w:bCs/>
                <w:color w:val="000000"/>
                <w:szCs w:val="22"/>
              </w:rPr>
              <w:t>1.282.561,45</w:t>
            </w:r>
          </w:p>
        </w:tc>
        <w:tc>
          <w:tcPr>
            <w:tcW w:w="782" w:type="pct"/>
            <w:shd w:val="clear" w:color="auto" w:fill="auto"/>
            <w:noWrap/>
            <w:vAlign w:val="center"/>
          </w:tcPr>
          <w:p w:rsidR="00BC1B46" w:rsidRPr="00EF5350" w:rsidRDefault="00812BC5" w:rsidP="00170D32">
            <w:pPr>
              <w:spacing w:line="240" w:lineRule="auto"/>
              <w:jc w:val="center"/>
              <w:rPr>
                <w:rFonts w:cs="Calibri"/>
                <w:b/>
                <w:bCs/>
                <w:color w:val="000000"/>
                <w:szCs w:val="22"/>
                <w:highlight w:val="yellow"/>
              </w:rPr>
            </w:pPr>
            <w:r w:rsidRPr="00812BC5">
              <w:rPr>
                <w:rFonts w:cs="Calibri"/>
                <w:b/>
                <w:bCs/>
                <w:color w:val="000000"/>
                <w:szCs w:val="22"/>
              </w:rPr>
              <w:t>2.912.316,00</w:t>
            </w:r>
          </w:p>
        </w:tc>
      </w:tr>
    </w:tbl>
    <w:p w:rsidR="00AF0074" w:rsidRDefault="00AF0074" w:rsidP="00D37B24">
      <w:pPr>
        <w:rPr>
          <w:rFonts w:ascii="Times New Roman" w:hAnsi="Times New Roman"/>
          <w:b/>
        </w:rPr>
      </w:pPr>
    </w:p>
    <w:p w:rsidR="00520EE7" w:rsidRPr="00A80158" w:rsidRDefault="00520EE7" w:rsidP="00010A47">
      <w:pPr>
        <w:spacing w:line="240" w:lineRule="auto"/>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010A47">
        <w:rPr>
          <w:rFonts w:ascii="Times New Roman" w:hAnsi="Times New Roman"/>
          <w:b/>
          <w:szCs w:val="22"/>
        </w:rPr>
        <w:t xml:space="preserve">dvanajst </w:t>
      </w:r>
      <w:r w:rsidR="002957CB">
        <w:rPr>
          <w:rFonts w:ascii="Times New Roman" w:hAnsi="Times New Roman"/>
          <w:b/>
          <w:szCs w:val="22"/>
        </w:rPr>
        <w:t xml:space="preserve">mesecev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37172E">
      <w:pPr>
        <w:pStyle w:val="Odstavekseznama"/>
        <w:numPr>
          <w:ilvl w:val="0"/>
          <w:numId w:val="58"/>
        </w:numPr>
        <w:spacing w:line="240" w:lineRule="auto"/>
        <w:rPr>
          <w:rFonts w:ascii="Times New Roman" w:hAnsi="Times New Roman"/>
        </w:rPr>
      </w:pPr>
      <w:r w:rsidRPr="00FA08FD">
        <w:rPr>
          <w:rFonts w:ascii="Times New Roman" w:hAnsi="Times New Roman"/>
        </w:rPr>
        <w:t>podatki o porabi električne energi</w:t>
      </w:r>
      <w:r w:rsidR="00153299">
        <w:rPr>
          <w:rFonts w:ascii="Times New Roman" w:hAnsi="Times New Roman"/>
        </w:rPr>
        <w:t xml:space="preserve">je v obdobju od 1.5.2019 do </w:t>
      </w:r>
      <w:r w:rsidR="002336AF">
        <w:rPr>
          <w:rFonts w:ascii="Times New Roman" w:hAnsi="Times New Roman"/>
        </w:rPr>
        <w:t>31.3.2026</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1"/>
      <w:footerReference w:type="default" r:id="rId52"/>
      <w:headerReference w:type="first" r:id="rId53"/>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1013E" w:rsidRDefault="0081013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E504C">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81013E" w:rsidRPr="00834975" w:rsidRDefault="0081013E"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8E504C">
                  <w:rPr>
                    <w:noProof/>
                    <w:sz w:val="20"/>
                  </w:rPr>
                  <w:t>22</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Pr="0007176F" w:rsidRDefault="0081013E" w:rsidP="0007176F">
    <w:pPr>
      <w:pStyle w:val="Noga"/>
      <w:jc w:val="center"/>
    </w:pPr>
    <w:r w:rsidRPr="0007176F">
      <w:fldChar w:fldCharType="begin"/>
    </w:r>
    <w:r w:rsidRPr="0007176F">
      <w:instrText>PAGE   \* MERGEFORMAT</w:instrText>
    </w:r>
    <w:r w:rsidRPr="0007176F">
      <w:fldChar w:fldCharType="separate"/>
    </w:r>
    <w:r w:rsidR="00EC7748">
      <w:rPr>
        <w:noProof/>
      </w:rPr>
      <w:t>47</w:t>
    </w:r>
    <w:r w:rsidRPr="0007176F">
      <w:fldChar w:fldCharType="end"/>
    </w:r>
  </w:p>
  <w:p w:rsidR="0081013E" w:rsidRDefault="0081013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81013E" w:rsidRDefault="0081013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EC7748">
                            <w:rPr>
                              <w:noProof/>
                              <w:sz w:val="20"/>
                            </w:rPr>
                            <w:t>33</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7620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EC7748">
                      <w:rPr>
                        <w:noProof/>
                        <w:sz w:val="20"/>
                      </w:rPr>
                      <w:t>33</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jc w:val="center"/>
    </w:pPr>
    <w:r>
      <w:fldChar w:fldCharType="begin"/>
    </w:r>
    <w:r>
      <w:instrText>PAGE   \* MERGEFORMAT</w:instrText>
    </w:r>
    <w:r>
      <w:fldChar w:fldCharType="separate"/>
    </w:r>
    <w:r w:rsidR="00EC7748">
      <w:rPr>
        <w:noProof/>
      </w:rPr>
      <w:t>46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81013E" w:rsidRDefault="008E504C" w:rsidP="007351AC">
        <w:pPr>
          <w:pStyle w:val="Noga"/>
        </w:pPr>
        <w:r>
          <w:pict w14:anchorId="6FE6A018">
            <v:rect id="_x0000_i1025" style="width:0;height:1.5pt" o:hralign="center" o:hrstd="t" o:hr="t" fillcolor="#a0a0a0" stroked="f"/>
          </w:pict>
        </w:r>
      </w:p>
      <w:p w:rsidR="0081013E" w:rsidRDefault="0081013E" w:rsidP="00252B56">
        <w:pPr>
          <w:pStyle w:val="Noga"/>
          <w:jc w:val="center"/>
        </w:pPr>
        <w:r w:rsidRPr="00F84ACC">
          <w:fldChar w:fldCharType="begin"/>
        </w:r>
        <w:r w:rsidRPr="00F84ACC">
          <w:instrText xml:space="preserve"> PAGE   \* MERGEFORMAT </w:instrText>
        </w:r>
        <w:r w:rsidRPr="00F84ACC">
          <w:fldChar w:fldCharType="separate"/>
        </w:r>
        <w:r w:rsidR="00EC7748">
          <w:rPr>
            <w:noProof/>
          </w:rPr>
          <w:t>50</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81013E" w:rsidTr="0053626F">
      <w:trPr>
        <w:jc w:val="center"/>
      </w:trPr>
      <w:tc>
        <w:tcPr>
          <w:tcW w:w="4746" w:type="pct"/>
          <w:shd w:val="clear" w:color="auto" w:fill="auto"/>
        </w:tcPr>
        <w:p w:rsidR="0081013E" w:rsidRPr="004D7110" w:rsidRDefault="0081013E"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sidR="00620C9E">
            <w:rPr>
              <w:rFonts w:ascii="Times New Roman" w:hAnsi="Times New Roman"/>
              <w:b/>
              <w:bCs/>
              <w:caps/>
              <w:color w:val="000000"/>
              <w:sz w:val="18"/>
              <w:szCs w:val="18"/>
            </w:rPr>
            <w:t xml:space="preserve"> 2026-2027</w:t>
          </w:r>
        </w:p>
      </w:tc>
      <w:tc>
        <w:tcPr>
          <w:tcW w:w="254" w:type="pct"/>
          <w:shd w:val="clear" w:color="auto" w:fill="auto"/>
        </w:tcPr>
        <w:p w:rsidR="0081013E" w:rsidRPr="004D7110" w:rsidRDefault="0081013E" w:rsidP="0053626F">
          <w:pPr>
            <w:pStyle w:val="Glava"/>
            <w:jc w:val="right"/>
            <w:rPr>
              <w:b/>
              <w:bCs/>
              <w:caps/>
              <w:color w:val="FFFFFF"/>
              <w:sz w:val="18"/>
              <w:szCs w:val="18"/>
            </w:rPr>
          </w:pPr>
        </w:p>
      </w:tc>
    </w:tr>
    <w:tr w:rsidR="0081013E" w:rsidTr="0053626F">
      <w:trPr>
        <w:trHeight w:hRule="exact" w:val="80"/>
        <w:jc w:val="center"/>
      </w:trPr>
      <w:tc>
        <w:tcPr>
          <w:tcW w:w="4746" w:type="pct"/>
          <w:shd w:val="clear" w:color="auto" w:fill="D3DFEE"/>
        </w:tcPr>
        <w:p w:rsidR="0081013E" w:rsidRPr="004D7110" w:rsidRDefault="0081013E">
          <w:pPr>
            <w:pStyle w:val="Glava"/>
            <w:rPr>
              <w:b/>
              <w:bCs/>
              <w:caps/>
              <w:color w:val="FFFFFF"/>
              <w:sz w:val="18"/>
              <w:szCs w:val="18"/>
            </w:rPr>
          </w:pPr>
        </w:p>
      </w:tc>
      <w:tc>
        <w:tcPr>
          <w:tcW w:w="254" w:type="pct"/>
          <w:shd w:val="clear" w:color="auto" w:fill="D3DFEE"/>
        </w:tcPr>
        <w:p w:rsidR="0081013E" w:rsidRPr="004D7110" w:rsidRDefault="0081013E">
          <w:pPr>
            <w:pStyle w:val="Glava"/>
            <w:rPr>
              <w:caps/>
              <w:color w:val="FFFFFF"/>
              <w:sz w:val="18"/>
              <w:szCs w:val="18"/>
            </w:rPr>
          </w:pPr>
        </w:p>
      </w:tc>
    </w:tr>
  </w:tbl>
  <w:p w:rsidR="0081013E" w:rsidRDefault="0081013E"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81013E" w:rsidTr="0053626F">
      <w:tc>
        <w:tcPr>
          <w:tcW w:w="7938" w:type="dxa"/>
          <w:shd w:val="clear" w:color="auto" w:fill="ED7D31"/>
          <w:vAlign w:val="center"/>
        </w:tcPr>
        <w:p w:rsidR="0081013E" w:rsidRPr="002E39D1" w:rsidRDefault="0081013E"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81013E" w:rsidRPr="002E39D1" w:rsidRDefault="0081013E" w:rsidP="0053626F">
          <w:pPr>
            <w:pStyle w:val="Glava"/>
            <w:jc w:val="right"/>
            <w:rPr>
              <w:caps/>
              <w:color w:val="FFFFFF"/>
              <w:sz w:val="18"/>
              <w:szCs w:val="18"/>
            </w:rPr>
          </w:pPr>
        </w:p>
      </w:tc>
    </w:tr>
    <w:tr w:rsidR="0081013E" w:rsidTr="0053626F">
      <w:trPr>
        <w:trHeight w:hRule="exact" w:val="80"/>
      </w:trPr>
      <w:tc>
        <w:tcPr>
          <w:tcW w:w="7938" w:type="dxa"/>
          <w:shd w:val="clear" w:color="auto" w:fill="5B9BD5"/>
          <w:tcMar>
            <w:top w:w="0" w:type="dxa"/>
            <w:bottom w:w="0" w:type="dxa"/>
          </w:tcMar>
        </w:tcPr>
        <w:p w:rsidR="0081013E" w:rsidRPr="002E39D1" w:rsidRDefault="0081013E" w:rsidP="0053626F">
          <w:pPr>
            <w:pStyle w:val="Glava"/>
            <w:rPr>
              <w:caps/>
              <w:color w:val="FFFFFF"/>
              <w:sz w:val="18"/>
              <w:szCs w:val="18"/>
            </w:rPr>
          </w:pPr>
        </w:p>
      </w:tc>
      <w:tc>
        <w:tcPr>
          <w:tcW w:w="425" w:type="dxa"/>
          <w:shd w:val="clear" w:color="auto" w:fill="5B9BD5"/>
          <w:tcMar>
            <w:top w:w="0" w:type="dxa"/>
            <w:bottom w:w="0" w:type="dxa"/>
          </w:tcMar>
        </w:tcPr>
        <w:p w:rsidR="0081013E" w:rsidRPr="002E39D1" w:rsidRDefault="0081013E" w:rsidP="0053626F">
          <w:pPr>
            <w:pStyle w:val="Glava"/>
            <w:rPr>
              <w:caps/>
              <w:color w:val="FFFFFF"/>
              <w:sz w:val="18"/>
              <w:szCs w:val="18"/>
            </w:rPr>
          </w:pPr>
        </w:p>
      </w:tc>
    </w:tr>
  </w:tbl>
  <w:p w:rsidR="0081013E" w:rsidRDefault="0081013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Pr>
              <w:rFonts w:ascii="Times New Roman" w:hAnsi="Times New Roman"/>
              <w:b/>
              <w:bCs/>
              <w:caps/>
              <w:color w:val="000000"/>
              <w:sz w:val="18"/>
              <w:szCs w:val="18"/>
            </w:rPr>
            <w:t>EŽEM ELEKTRIČNE ENERGIJE IZ OVE 2025-2026</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w:t>
          </w:r>
          <w:r w:rsidR="00A30D32">
            <w:rPr>
              <w:rFonts w:ascii="Times New Roman" w:hAnsi="Times New Roman"/>
              <w:b/>
              <w:bCs/>
              <w:caps/>
              <w:color w:val="000000"/>
              <w:sz w:val="18"/>
              <w:szCs w:val="18"/>
            </w:rPr>
            <w:t xml:space="preserve"> ELEKTRIČNE ENERGIJE IZ OVE 2026-2027</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2" w15:restartNumberingAfterBreak="0">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A05EE"/>
    <w:multiLevelType w:val="hybridMultilevel"/>
    <w:tmpl w:val="3EC6867E"/>
    <w:lvl w:ilvl="0" w:tplc="86BEAEF8">
      <w:start w:val="12"/>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1"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D95917"/>
    <w:multiLevelType w:val="hybridMultilevel"/>
    <w:tmpl w:val="9D88E0F4"/>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320870"/>
    <w:multiLevelType w:val="hybridMultilevel"/>
    <w:tmpl w:val="6832CF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1" w15:restartNumberingAfterBreak="0">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3" w15:restartNumberingAfterBreak="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5" w15:restartNumberingAfterBreak="0">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4" w15:restartNumberingAfterBreak="0">
    <w:nsid w:val="62662836"/>
    <w:multiLevelType w:val="hybridMultilevel"/>
    <w:tmpl w:val="315E5980"/>
    <w:lvl w:ilvl="0" w:tplc="F8D82FEE">
      <w:start w:val="17"/>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2EE7E18"/>
    <w:multiLevelType w:val="hybridMultilevel"/>
    <w:tmpl w:val="4538FA20"/>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B17D2C"/>
    <w:multiLevelType w:val="hybridMultilevel"/>
    <w:tmpl w:val="BBA09F2A"/>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1"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501BC7"/>
    <w:multiLevelType w:val="hybridMultilevel"/>
    <w:tmpl w:val="44C250A4"/>
    <w:lvl w:ilvl="0" w:tplc="2EFCE426">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7"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BD86476"/>
    <w:multiLevelType w:val="hybridMultilevel"/>
    <w:tmpl w:val="98347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34"/>
  </w:num>
  <w:num w:numId="4">
    <w:abstractNumId w:val="1"/>
  </w:num>
  <w:num w:numId="5">
    <w:abstractNumId w:val="59"/>
  </w:num>
  <w:num w:numId="6">
    <w:abstractNumId w:val="6"/>
  </w:num>
  <w:num w:numId="7">
    <w:abstractNumId w:val="56"/>
  </w:num>
  <w:num w:numId="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0"/>
  </w:num>
  <w:num w:numId="11">
    <w:abstractNumId w:val="43"/>
  </w:num>
  <w:num w:numId="12">
    <w:abstractNumId w:val="42"/>
  </w:num>
  <w:num w:numId="13">
    <w:abstractNumId w:val="21"/>
  </w:num>
  <w:num w:numId="14">
    <w:abstractNumId w:val="55"/>
  </w:num>
  <w:num w:numId="15">
    <w:abstractNumId w:val="52"/>
  </w:num>
  <w:num w:numId="16">
    <w:abstractNumId w:val="16"/>
  </w:num>
  <w:num w:numId="17">
    <w:abstractNumId w:val="12"/>
  </w:num>
  <w:num w:numId="18">
    <w:abstractNumId w:val="19"/>
  </w:num>
  <w:num w:numId="19">
    <w:abstractNumId w:val="33"/>
  </w:num>
  <w:num w:numId="20">
    <w:abstractNumId w:val="25"/>
  </w:num>
  <w:num w:numId="21">
    <w:abstractNumId w:val="48"/>
  </w:num>
  <w:num w:numId="22">
    <w:abstractNumId w:val="50"/>
  </w:num>
  <w:num w:numId="23">
    <w:abstractNumId w:val="20"/>
  </w:num>
  <w:num w:numId="24">
    <w:abstractNumId w:val="8"/>
  </w:num>
  <w:num w:numId="25">
    <w:abstractNumId w:val="38"/>
  </w:num>
  <w:num w:numId="26">
    <w:abstractNumId w:val="15"/>
  </w:num>
  <w:num w:numId="27">
    <w:abstractNumId w:val="47"/>
  </w:num>
  <w:num w:numId="28">
    <w:abstractNumId w:val="54"/>
  </w:num>
  <w:num w:numId="29">
    <w:abstractNumId w:val="45"/>
  </w:num>
  <w:num w:numId="30">
    <w:abstractNumId w:val="26"/>
  </w:num>
  <w:num w:numId="31">
    <w:abstractNumId w:val="9"/>
  </w:num>
  <w:num w:numId="32">
    <w:abstractNumId w:val="13"/>
  </w:num>
  <w:num w:numId="33">
    <w:abstractNumId w:val="31"/>
  </w:num>
  <w:num w:numId="34">
    <w:abstractNumId w:val="10"/>
  </w:num>
  <w:num w:numId="35">
    <w:abstractNumId w:val="3"/>
  </w:num>
  <w:num w:numId="36">
    <w:abstractNumId w:val="35"/>
  </w:num>
  <w:num w:numId="37">
    <w:abstractNumId w:val="27"/>
  </w:num>
  <w:num w:numId="38">
    <w:abstractNumId w:val="37"/>
  </w:num>
  <w:num w:numId="39">
    <w:abstractNumId w:val="14"/>
  </w:num>
  <w:num w:numId="40">
    <w:abstractNumId w:val="60"/>
  </w:num>
  <w:num w:numId="41">
    <w:abstractNumId w:val="7"/>
  </w:num>
  <w:num w:numId="42">
    <w:abstractNumId w:val="36"/>
  </w:num>
  <w:num w:numId="43">
    <w:abstractNumId w:val="31"/>
    <w:lvlOverride w:ilvl="0">
      <w:startOverride w:val="4"/>
    </w:lvlOverride>
  </w:num>
  <w:num w:numId="44">
    <w:abstractNumId w:val="24"/>
  </w:num>
  <w:num w:numId="45">
    <w:abstractNumId w:val="18"/>
  </w:num>
  <w:num w:numId="46">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4"/>
  </w:num>
  <w:num w:numId="49">
    <w:abstractNumId w:val="29"/>
  </w:num>
  <w:num w:numId="50">
    <w:abstractNumId w:val="40"/>
  </w:num>
  <w:num w:numId="51">
    <w:abstractNumId w:val="2"/>
  </w:num>
  <w:num w:numId="52">
    <w:abstractNumId w:val="17"/>
  </w:num>
  <w:num w:numId="53">
    <w:abstractNumId w:val="39"/>
  </w:num>
  <w:num w:numId="54">
    <w:abstractNumId w:val="23"/>
  </w:num>
  <w:num w:numId="55">
    <w:abstractNumId w:val="46"/>
  </w:num>
  <w:num w:numId="56">
    <w:abstractNumId w:val="53"/>
  </w:num>
  <w:num w:numId="57">
    <w:abstractNumId w:val="11"/>
  </w:num>
  <w:num w:numId="58">
    <w:abstractNumId w:val="41"/>
  </w:num>
  <w:num w:numId="59">
    <w:abstractNumId w:val="58"/>
  </w:num>
  <w:num w:numId="60">
    <w:abstractNumId w:val="49"/>
  </w:num>
  <w:num w:numId="61">
    <w:abstractNumId w:val="44"/>
  </w:num>
  <w:num w:numId="6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2E17"/>
    <w:rsid w:val="0000336F"/>
    <w:rsid w:val="000034D6"/>
    <w:rsid w:val="0000356C"/>
    <w:rsid w:val="00003A78"/>
    <w:rsid w:val="000045BE"/>
    <w:rsid w:val="00004864"/>
    <w:rsid w:val="00004BDA"/>
    <w:rsid w:val="00004D69"/>
    <w:rsid w:val="00005380"/>
    <w:rsid w:val="00005683"/>
    <w:rsid w:val="00005947"/>
    <w:rsid w:val="00005A03"/>
    <w:rsid w:val="00005E9F"/>
    <w:rsid w:val="00005EF9"/>
    <w:rsid w:val="0000646B"/>
    <w:rsid w:val="00006A0C"/>
    <w:rsid w:val="00006DCD"/>
    <w:rsid w:val="00006DF3"/>
    <w:rsid w:val="00007459"/>
    <w:rsid w:val="00007593"/>
    <w:rsid w:val="0000765C"/>
    <w:rsid w:val="000079DA"/>
    <w:rsid w:val="00007A9D"/>
    <w:rsid w:val="00007D52"/>
    <w:rsid w:val="00007EAA"/>
    <w:rsid w:val="00010122"/>
    <w:rsid w:val="00010A47"/>
    <w:rsid w:val="00011810"/>
    <w:rsid w:val="00011984"/>
    <w:rsid w:val="000123A4"/>
    <w:rsid w:val="0001294D"/>
    <w:rsid w:val="0001313B"/>
    <w:rsid w:val="0001380D"/>
    <w:rsid w:val="0001385C"/>
    <w:rsid w:val="00013C02"/>
    <w:rsid w:val="000147D8"/>
    <w:rsid w:val="000149D6"/>
    <w:rsid w:val="00014ABC"/>
    <w:rsid w:val="00014AD7"/>
    <w:rsid w:val="00015960"/>
    <w:rsid w:val="0001695D"/>
    <w:rsid w:val="00016BC2"/>
    <w:rsid w:val="0001727C"/>
    <w:rsid w:val="0001783B"/>
    <w:rsid w:val="00017AD2"/>
    <w:rsid w:val="00017BC9"/>
    <w:rsid w:val="0002002F"/>
    <w:rsid w:val="00020198"/>
    <w:rsid w:val="000206F8"/>
    <w:rsid w:val="00020A6D"/>
    <w:rsid w:val="00020B2B"/>
    <w:rsid w:val="00020EA6"/>
    <w:rsid w:val="00020ED8"/>
    <w:rsid w:val="00020F0E"/>
    <w:rsid w:val="00021427"/>
    <w:rsid w:val="00021886"/>
    <w:rsid w:val="00021B5A"/>
    <w:rsid w:val="00021B6F"/>
    <w:rsid w:val="0002259E"/>
    <w:rsid w:val="00022ED7"/>
    <w:rsid w:val="000233F6"/>
    <w:rsid w:val="00023804"/>
    <w:rsid w:val="00023847"/>
    <w:rsid w:val="00023863"/>
    <w:rsid w:val="00023A85"/>
    <w:rsid w:val="000242DC"/>
    <w:rsid w:val="00024B68"/>
    <w:rsid w:val="00024CA7"/>
    <w:rsid w:val="00024E80"/>
    <w:rsid w:val="000250CD"/>
    <w:rsid w:val="0002529F"/>
    <w:rsid w:val="000256F2"/>
    <w:rsid w:val="00025701"/>
    <w:rsid w:val="000257C3"/>
    <w:rsid w:val="00025ADC"/>
    <w:rsid w:val="00025C22"/>
    <w:rsid w:val="00025E1B"/>
    <w:rsid w:val="00026ABC"/>
    <w:rsid w:val="000303CB"/>
    <w:rsid w:val="00030D54"/>
    <w:rsid w:val="00030D7A"/>
    <w:rsid w:val="00031497"/>
    <w:rsid w:val="00031712"/>
    <w:rsid w:val="0003172C"/>
    <w:rsid w:val="00031F57"/>
    <w:rsid w:val="00031F93"/>
    <w:rsid w:val="00032F06"/>
    <w:rsid w:val="00033463"/>
    <w:rsid w:val="00033EC1"/>
    <w:rsid w:val="00033F59"/>
    <w:rsid w:val="0003419A"/>
    <w:rsid w:val="0003461E"/>
    <w:rsid w:val="000355D3"/>
    <w:rsid w:val="00035B38"/>
    <w:rsid w:val="000362DA"/>
    <w:rsid w:val="00036477"/>
    <w:rsid w:val="000364ED"/>
    <w:rsid w:val="00036726"/>
    <w:rsid w:val="00037150"/>
    <w:rsid w:val="00037239"/>
    <w:rsid w:val="000377AA"/>
    <w:rsid w:val="000379FA"/>
    <w:rsid w:val="00037CF4"/>
    <w:rsid w:val="00037E51"/>
    <w:rsid w:val="00037F50"/>
    <w:rsid w:val="0004006B"/>
    <w:rsid w:val="00040389"/>
    <w:rsid w:val="00040565"/>
    <w:rsid w:val="00041346"/>
    <w:rsid w:val="00041D12"/>
    <w:rsid w:val="00042086"/>
    <w:rsid w:val="000422A7"/>
    <w:rsid w:val="000426F3"/>
    <w:rsid w:val="00042716"/>
    <w:rsid w:val="000432C9"/>
    <w:rsid w:val="000433E9"/>
    <w:rsid w:val="00043500"/>
    <w:rsid w:val="0004354A"/>
    <w:rsid w:val="00043DF3"/>
    <w:rsid w:val="00044238"/>
    <w:rsid w:val="0004436D"/>
    <w:rsid w:val="000448EA"/>
    <w:rsid w:val="00044BC3"/>
    <w:rsid w:val="00045068"/>
    <w:rsid w:val="000453B7"/>
    <w:rsid w:val="00045E2D"/>
    <w:rsid w:val="00045E37"/>
    <w:rsid w:val="00045ECB"/>
    <w:rsid w:val="000462A9"/>
    <w:rsid w:val="00046E2B"/>
    <w:rsid w:val="0004749B"/>
    <w:rsid w:val="000474B1"/>
    <w:rsid w:val="00047CED"/>
    <w:rsid w:val="00047D40"/>
    <w:rsid w:val="000501B9"/>
    <w:rsid w:val="00050662"/>
    <w:rsid w:val="0005094B"/>
    <w:rsid w:val="00050A91"/>
    <w:rsid w:val="00050E45"/>
    <w:rsid w:val="00051101"/>
    <w:rsid w:val="000512EA"/>
    <w:rsid w:val="0005148E"/>
    <w:rsid w:val="000520F4"/>
    <w:rsid w:val="0005240B"/>
    <w:rsid w:val="0005247B"/>
    <w:rsid w:val="00052752"/>
    <w:rsid w:val="00052C54"/>
    <w:rsid w:val="000535E4"/>
    <w:rsid w:val="000537F0"/>
    <w:rsid w:val="000539DF"/>
    <w:rsid w:val="00053B90"/>
    <w:rsid w:val="00053C91"/>
    <w:rsid w:val="00054425"/>
    <w:rsid w:val="0005497A"/>
    <w:rsid w:val="00054F11"/>
    <w:rsid w:val="00055091"/>
    <w:rsid w:val="0005593D"/>
    <w:rsid w:val="0005613E"/>
    <w:rsid w:val="00056198"/>
    <w:rsid w:val="00056219"/>
    <w:rsid w:val="00056364"/>
    <w:rsid w:val="0005698F"/>
    <w:rsid w:val="00056AD1"/>
    <w:rsid w:val="00056BA8"/>
    <w:rsid w:val="00056C01"/>
    <w:rsid w:val="0005705D"/>
    <w:rsid w:val="000572AD"/>
    <w:rsid w:val="000572D3"/>
    <w:rsid w:val="00057526"/>
    <w:rsid w:val="000577DC"/>
    <w:rsid w:val="000579C3"/>
    <w:rsid w:val="00057A78"/>
    <w:rsid w:val="000607CB"/>
    <w:rsid w:val="00060C31"/>
    <w:rsid w:val="000611E8"/>
    <w:rsid w:val="000618E7"/>
    <w:rsid w:val="0006216A"/>
    <w:rsid w:val="000621AA"/>
    <w:rsid w:val="00062A10"/>
    <w:rsid w:val="00062B42"/>
    <w:rsid w:val="00062B92"/>
    <w:rsid w:val="00062C89"/>
    <w:rsid w:val="00062DA6"/>
    <w:rsid w:val="000633F7"/>
    <w:rsid w:val="0006381A"/>
    <w:rsid w:val="0006387F"/>
    <w:rsid w:val="000653E5"/>
    <w:rsid w:val="0006547B"/>
    <w:rsid w:val="000654AE"/>
    <w:rsid w:val="00065BE6"/>
    <w:rsid w:val="00065F1D"/>
    <w:rsid w:val="00066101"/>
    <w:rsid w:val="00066287"/>
    <w:rsid w:val="00066589"/>
    <w:rsid w:val="0006678D"/>
    <w:rsid w:val="00066C0B"/>
    <w:rsid w:val="00067C02"/>
    <w:rsid w:val="00067EF0"/>
    <w:rsid w:val="00067FF4"/>
    <w:rsid w:val="00070451"/>
    <w:rsid w:val="0007046A"/>
    <w:rsid w:val="0007164A"/>
    <w:rsid w:val="0007176F"/>
    <w:rsid w:val="00072A8A"/>
    <w:rsid w:val="00072DAD"/>
    <w:rsid w:val="00072E5F"/>
    <w:rsid w:val="00073422"/>
    <w:rsid w:val="00073A06"/>
    <w:rsid w:val="00073D53"/>
    <w:rsid w:val="00073F2A"/>
    <w:rsid w:val="000740A7"/>
    <w:rsid w:val="00074748"/>
    <w:rsid w:val="0007509C"/>
    <w:rsid w:val="0007545F"/>
    <w:rsid w:val="000756D7"/>
    <w:rsid w:val="000756DA"/>
    <w:rsid w:val="000756FB"/>
    <w:rsid w:val="00075908"/>
    <w:rsid w:val="00076207"/>
    <w:rsid w:val="00076A30"/>
    <w:rsid w:val="000770D2"/>
    <w:rsid w:val="000771DD"/>
    <w:rsid w:val="00077201"/>
    <w:rsid w:val="0007743A"/>
    <w:rsid w:val="00077767"/>
    <w:rsid w:val="00080243"/>
    <w:rsid w:val="000807D6"/>
    <w:rsid w:val="00080820"/>
    <w:rsid w:val="000814D4"/>
    <w:rsid w:val="000817C9"/>
    <w:rsid w:val="00081C62"/>
    <w:rsid w:val="00081E34"/>
    <w:rsid w:val="00081F53"/>
    <w:rsid w:val="00082B95"/>
    <w:rsid w:val="0008358B"/>
    <w:rsid w:val="000843B0"/>
    <w:rsid w:val="00085393"/>
    <w:rsid w:val="00085513"/>
    <w:rsid w:val="000855CD"/>
    <w:rsid w:val="00085641"/>
    <w:rsid w:val="000856E4"/>
    <w:rsid w:val="00085937"/>
    <w:rsid w:val="00085943"/>
    <w:rsid w:val="00085CA3"/>
    <w:rsid w:val="00085D3A"/>
    <w:rsid w:val="00085D90"/>
    <w:rsid w:val="000869FC"/>
    <w:rsid w:val="00087314"/>
    <w:rsid w:val="000900D1"/>
    <w:rsid w:val="0009021C"/>
    <w:rsid w:val="0009090E"/>
    <w:rsid w:val="0009146E"/>
    <w:rsid w:val="0009161B"/>
    <w:rsid w:val="00091CB1"/>
    <w:rsid w:val="00091E0D"/>
    <w:rsid w:val="00091F15"/>
    <w:rsid w:val="00091F57"/>
    <w:rsid w:val="00091FAF"/>
    <w:rsid w:val="0009214D"/>
    <w:rsid w:val="00092BBA"/>
    <w:rsid w:val="000931DE"/>
    <w:rsid w:val="000936E3"/>
    <w:rsid w:val="00094759"/>
    <w:rsid w:val="00094E98"/>
    <w:rsid w:val="000955D7"/>
    <w:rsid w:val="00096843"/>
    <w:rsid w:val="000969AA"/>
    <w:rsid w:val="00096B08"/>
    <w:rsid w:val="00096D3C"/>
    <w:rsid w:val="00096EF8"/>
    <w:rsid w:val="00097227"/>
    <w:rsid w:val="000A0011"/>
    <w:rsid w:val="000A0380"/>
    <w:rsid w:val="000A07EE"/>
    <w:rsid w:val="000A0A2E"/>
    <w:rsid w:val="000A0B63"/>
    <w:rsid w:val="000A0EC0"/>
    <w:rsid w:val="000A1A0C"/>
    <w:rsid w:val="000A1CAC"/>
    <w:rsid w:val="000A262A"/>
    <w:rsid w:val="000A26E7"/>
    <w:rsid w:val="000A353D"/>
    <w:rsid w:val="000A3693"/>
    <w:rsid w:val="000A39C4"/>
    <w:rsid w:val="000A3F6F"/>
    <w:rsid w:val="000A41AB"/>
    <w:rsid w:val="000A4698"/>
    <w:rsid w:val="000A4855"/>
    <w:rsid w:val="000A4C0F"/>
    <w:rsid w:val="000A4D8F"/>
    <w:rsid w:val="000A4DB2"/>
    <w:rsid w:val="000A54F9"/>
    <w:rsid w:val="000A56F7"/>
    <w:rsid w:val="000A5DF2"/>
    <w:rsid w:val="000A6AB8"/>
    <w:rsid w:val="000A6E28"/>
    <w:rsid w:val="000A7162"/>
    <w:rsid w:val="000A786C"/>
    <w:rsid w:val="000B051E"/>
    <w:rsid w:val="000B0812"/>
    <w:rsid w:val="000B0A44"/>
    <w:rsid w:val="000B0C26"/>
    <w:rsid w:val="000B0DE4"/>
    <w:rsid w:val="000B206B"/>
    <w:rsid w:val="000B218C"/>
    <w:rsid w:val="000B27CB"/>
    <w:rsid w:val="000B27CF"/>
    <w:rsid w:val="000B2A62"/>
    <w:rsid w:val="000B2CA9"/>
    <w:rsid w:val="000B317E"/>
    <w:rsid w:val="000B330B"/>
    <w:rsid w:val="000B3852"/>
    <w:rsid w:val="000B39C4"/>
    <w:rsid w:val="000B3B1E"/>
    <w:rsid w:val="000B3ECA"/>
    <w:rsid w:val="000B3FE1"/>
    <w:rsid w:val="000B44AA"/>
    <w:rsid w:val="000B4A32"/>
    <w:rsid w:val="000B4A35"/>
    <w:rsid w:val="000B4C01"/>
    <w:rsid w:val="000B4D25"/>
    <w:rsid w:val="000B4DDE"/>
    <w:rsid w:val="000B523A"/>
    <w:rsid w:val="000B54E8"/>
    <w:rsid w:val="000B55BC"/>
    <w:rsid w:val="000B56D4"/>
    <w:rsid w:val="000B592A"/>
    <w:rsid w:val="000B6360"/>
    <w:rsid w:val="000B64E3"/>
    <w:rsid w:val="000B6A65"/>
    <w:rsid w:val="000B7078"/>
    <w:rsid w:val="000B78B8"/>
    <w:rsid w:val="000B7C88"/>
    <w:rsid w:val="000C061A"/>
    <w:rsid w:val="000C160E"/>
    <w:rsid w:val="000C19CA"/>
    <w:rsid w:val="000C1CE9"/>
    <w:rsid w:val="000C2296"/>
    <w:rsid w:val="000C22BC"/>
    <w:rsid w:val="000C2CAB"/>
    <w:rsid w:val="000C33CA"/>
    <w:rsid w:val="000C385B"/>
    <w:rsid w:val="000C3932"/>
    <w:rsid w:val="000C3B6D"/>
    <w:rsid w:val="000C3EF5"/>
    <w:rsid w:val="000C429D"/>
    <w:rsid w:val="000C43C1"/>
    <w:rsid w:val="000C4488"/>
    <w:rsid w:val="000C4695"/>
    <w:rsid w:val="000C494D"/>
    <w:rsid w:val="000C4995"/>
    <w:rsid w:val="000C4999"/>
    <w:rsid w:val="000C524C"/>
    <w:rsid w:val="000C56EC"/>
    <w:rsid w:val="000C6601"/>
    <w:rsid w:val="000C66A8"/>
    <w:rsid w:val="000C706B"/>
    <w:rsid w:val="000C7183"/>
    <w:rsid w:val="000C7509"/>
    <w:rsid w:val="000C75B6"/>
    <w:rsid w:val="000C7813"/>
    <w:rsid w:val="000D0184"/>
    <w:rsid w:val="000D033B"/>
    <w:rsid w:val="000D0B0A"/>
    <w:rsid w:val="000D0DC7"/>
    <w:rsid w:val="000D11F8"/>
    <w:rsid w:val="000D1792"/>
    <w:rsid w:val="000D1C7A"/>
    <w:rsid w:val="000D1D75"/>
    <w:rsid w:val="000D204C"/>
    <w:rsid w:val="000D207E"/>
    <w:rsid w:val="000D23EF"/>
    <w:rsid w:val="000D240E"/>
    <w:rsid w:val="000D264B"/>
    <w:rsid w:val="000D2CE4"/>
    <w:rsid w:val="000D2D97"/>
    <w:rsid w:val="000D31AE"/>
    <w:rsid w:val="000D3294"/>
    <w:rsid w:val="000D33BA"/>
    <w:rsid w:val="000D344E"/>
    <w:rsid w:val="000D4715"/>
    <w:rsid w:val="000D53D3"/>
    <w:rsid w:val="000D54C9"/>
    <w:rsid w:val="000D5659"/>
    <w:rsid w:val="000D5C50"/>
    <w:rsid w:val="000D60E6"/>
    <w:rsid w:val="000D610D"/>
    <w:rsid w:val="000D675D"/>
    <w:rsid w:val="000D693C"/>
    <w:rsid w:val="000D7382"/>
    <w:rsid w:val="000D778A"/>
    <w:rsid w:val="000D78EB"/>
    <w:rsid w:val="000D7B90"/>
    <w:rsid w:val="000E04A7"/>
    <w:rsid w:val="000E081F"/>
    <w:rsid w:val="000E0E0B"/>
    <w:rsid w:val="000E1B91"/>
    <w:rsid w:val="000E2119"/>
    <w:rsid w:val="000E2797"/>
    <w:rsid w:val="000E2C01"/>
    <w:rsid w:val="000E2D17"/>
    <w:rsid w:val="000E2F18"/>
    <w:rsid w:val="000E2F2A"/>
    <w:rsid w:val="000E33A3"/>
    <w:rsid w:val="000E4503"/>
    <w:rsid w:val="000E469C"/>
    <w:rsid w:val="000E4766"/>
    <w:rsid w:val="000E4A86"/>
    <w:rsid w:val="000E4C50"/>
    <w:rsid w:val="000E4F45"/>
    <w:rsid w:val="000E59E3"/>
    <w:rsid w:val="000E5DD1"/>
    <w:rsid w:val="000E6394"/>
    <w:rsid w:val="000E648C"/>
    <w:rsid w:val="000E64BC"/>
    <w:rsid w:val="000E654A"/>
    <w:rsid w:val="000E6F7A"/>
    <w:rsid w:val="000E7421"/>
    <w:rsid w:val="000E7914"/>
    <w:rsid w:val="000E7A22"/>
    <w:rsid w:val="000E7A66"/>
    <w:rsid w:val="000E7E5E"/>
    <w:rsid w:val="000F00EA"/>
    <w:rsid w:val="000F03A1"/>
    <w:rsid w:val="000F07C4"/>
    <w:rsid w:val="000F15D3"/>
    <w:rsid w:val="000F1E9E"/>
    <w:rsid w:val="000F1ED2"/>
    <w:rsid w:val="000F2804"/>
    <w:rsid w:val="000F29E4"/>
    <w:rsid w:val="000F2D66"/>
    <w:rsid w:val="000F3071"/>
    <w:rsid w:val="000F311C"/>
    <w:rsid w:val="000F325D"/>
    <w:rsid w:val="000F42CF"/>
    <w:rsid w:val="000F4376"/>
    <w:rsid w:val="000F4481"/>
    <w:rsid w:val="000F4757"/>
    <w:rsid w:val="000F4A5E"/>
    <w:rsid w:val="000F5094"/>
    <w:rsid w:val="000F5B59"/>
    <w:rsid w:val="000F5C0B"/>
    <w:rsid w:val="000F5E7E"/>
    <w:rsid w:val="000F5EF1"/>
    <w:rsid w:val="000F5F3A"/>
    <w:rsid w:val="000F608D"/>
    <w:rsid w:val="000F62CF"/>
    <w:rsid w:val="000F663F"/>
    <w:rsid w:val="000F66E6"/>
    <w:rsid w:val="000F6B0A"/>
    <w:rsid w:val="000F7362"/>
    <w:rsid w:val="000F74F3"/>
    <w:rsid w:val="000F7A39"/>
    <w:rsid w:val="0010034D"/>
    <w:rsid w:val="0010071F"/>
    <w:rsid w:val="00100880"/>
    <w:rsid w:val="001009C9"/>
    <w:rsid w:val="00100C79"/>
    <w:rsid w:val="00101FC7"/>
    <w:rsid w:val="00102059"/>
    <w:rsid w:val="0010218F"/>
    <w:rsid w:val="00102461"/>
    <w:rsid w:val="00102BB1"/>
    <w:rsid w:val="00102D4B"/>
    <w:rsid w:val="00102DCF"/>
    <w:rsid w:val="00102EC8"/>
    <w:rsid w:val="001038BB"/>
    <w:rsid w:val="00103933"/>
    <w:rsid w:val="00103940"/>
    <w:rsid w:val="00103E0A"/>
    <w:rsid w:val="00103E5F"/>
    <w:rsid w:val="001040E2"/>
    <w:rsid w:val="001047C1"/>
    <w:rsid w:val="00105267"/>
    <w:rsid w:val="00105F59"/>
    <w:rsid w:val="00106071"/>
    <w:rsid w:val="00106445"/>
    <w:rsid w:val="00106F83"/>
    <w:rsid w:val="00107631"/>
    <w:rsid w:val="00107A39"/>
    <w:rsid w:val="001108FE"/>
    <w:rsid w:val="0011175B"/>
    <w:rsid w:val="001117E3"/>
    <w:rsid w:val="00111D64"/>
    <w:rsid w:val="00111F6B"/>
    <w:rsid w:val="00111FCD"/>
    <w:rsid w:val="0011219B"/>
    <w:rsid w:val="001126F6"/>
    <w:rsid w:val="00112DA0"/>
    <w:rsid w:val="00112E1B"/>
    <w:rsid w:val="00112FFD"/>
    <w:rsid w:val="0011338E"/>
    <w:rsid w:val="00113591"/>
    <w:rsid w:val="00113C08"/>
    <w:rsid w:val="00113F34"/>
    <w:rsid w:val="0011408F"/>
    <w:rsid w:val="001141E6"/>
    <w:rsid w:val="0011462C"/>
    <w:rsid w:val="00114C3A"/>
    <w:rsid w:val="00114E19"/>
    <w:rsid w:val="0011512C"/>
    <w:rsid w:val="0011573B"/>
    <w:rsid w:val="00115895"/>
    <w:rsid w:val="00115FDA"/>
    <w:rsid w:val="0011664C"/>
    <w:rsid w:val="00116951"/>
    <w:rsid w:val="00116B3D"/>
    <w:rsid w:val="00116C2F"/>
    <w:rsid w:val="00116D9D"/>
    <w:rsid w:val="00116E14"/>
    <w:rsid w:val="001172FE"/>
    <w:rsid w:val="0011744E"/>
    <w:rsid w:val="001175D0"/>
    <w:rsid w:val="00117645"/>
    <w:rsid w:val="001176FC"/>
    <w:rsid w:val="0011787F"/>
    <w:rsid w:val="00120BCC"/>
    <w:rsid w:val="00120E29"/>
    <w:rsid w:val="00120FDC"/>
    <w:rsid w:val="00121274"/>
    <w:rsid w:val="00121706"/>
    <w:rsid w:val="00121771"/>
    <w:rsid w:val="00121B65"/>
    <w:rsid w:val="00121EE3"/>
    <w:rsid w:val="001230AB"/>
    <w:rsid w:val="00123494"/>
    <w:rsid w:val="001238A7"/>
    <w:rsid w:val="00123BA8"/>
    <w:rsid w:val="00123EAC"/>
    <w:rsid w:val="00124028"/>
    <w:rsid w:val="00124821"/>
    <w:rsid w:val="001248B7"/>
    <w:rsid w:val="0012495C"/>
    <w:rsid w:val="00124E7B"/>
    <w:rsid w:val="00125065"/>
    <w:rsid w:val="00125ECC"/>
    <w:rsid w:val="001267A5"/>
    <w:rsid w:val="00127173"/>
    <w:rsid w:val="0012739A"/>
    <w:rsid w:val="0012769F"/>
    <w:rsid w:val="001300CD"/>
    <w:rsid w:val="00130916"/>
    <w:rsid w:val="00130D6C"/>
    <w:rsid w:val="001310B3"/>
    <w:rsid w:val="001312E7"/>
    <w:rsid w:val="001316C6"/>
    <w:rsid w:val="00131782"/>
    <w:rsid w:val="0013192F"/>
    <w:rsid w:val="00131DF9"/>
    <w:rsid w:val="00132582"/>
    <w:rsid w:val="00132784"/>
    <w:rsid w:val="00132FC6"/>
    <w:rsid w:val="001330FC"/>
    <w:rsid w:val="001333EE"/>
    <w:rsid w:val="00133430"/>
    <w:rsid w:val="0013356B"/>
    <w:rsid w:val="001353E0"/>
    <w:rsid w:val="00135637"/>
    <w:rsid w:val="001356BB"/>
    <w:rsid w:val="001358FC"/>
    <w:rsid w:val="00135CD8"/>
    <w:rsid w:val="0013634F"/>
    <w:rsid w:val="00136476"/>
    <w:rsid w:val="001368E4"/>
    <w:rsid w:val="0013696D"/>
    <w:rsid w:val="00136D04"/>
    <w:rsid w:val="00137304"/>
    <w:rsid w:val="001379AB"/>
    <w:rsid w:val="00140156"/>
    <w:rsid w:val="00140227"/>
    <w:rsid w:val="00140552"/>
    <w:rsid w:val="00140663"/>
    <w:rsid w:val="00140678"/>
    <w:rsid w:val="00140BC8"/>
    <w:rsid w:val="00141011"/>
    <w:rsid w:val="0014109E"/>
    <w:rsid w:val="001413FF"/>
    <w:rsid w:val="001418CB"/>
    <w:rsid w:val="00142023"/>
    <w:rsid w:val="001430A5"/>
    <w:rsid w:val="001435B2"/>
    <w:rsid w:val="00143B17"/>
    <w:rsid w:val="001443BA"/>
    <w:rsid w:val="00144553"/>
    <w:rsid w:val="00144AC5"/>
    <w:rsid w:val="00145210"/>
    <w:rsid w:val="001455C3"/>
    <w:rsid w:val="00145D0B"/>
    <w:rsid w:val="00145F8E"/>
    <w:rsid w:val="001478EC"/>
    <w:rsid w:val="0014794E"/>
    <w:rsid w:val="00147A8C"/>
    <w:rsid w:val="00147D51"/>
    <w:rsid w:val="00150481"/>
    <w:rsid w:val="00150BAB"/>
    <w:rsid w:val="00150C4A"/>
    <w:rsid w:val="00150E66"/>
    <w:rsid w:val="00150EFF"/>
    <w:rsid w:val="00151C5B"/>
    <w:rsid w:val="00151E38"/>
    <w:rsid w:val="001521AE"/>
    <w:rsid w:val="001524BC"/>
    <w:rsid w:val="0015265F"/>
    <w:rsid w:val="001527CA"/>
    <w:rsid w:val="00152943"/>
    <w:rsid w:val="001531E2"/>
    <w:rsid w:val="00153299"/>
    <w:rsid w:val="001544CB"/>
    <w:rsid w:val="0015492C"/>
    <w:rsid w:val="00154936"/>
    <w:rsid w:val="00156118"/>
    <w:rsid w:val="001561B3"/>
    <w:rsid w:val="001566F2"/>
    <w:rsid w:val="00156B89"/>
    <w:rsid w:val="00156C52"/>
    <w:rsid w:val="00157981"/>
    <w:rsid w:val="00157FAC"/>
    <w:rsid w:val="001603A1"/>
    <w:rsid w:val="00160404"/>
    <w:rsid w:val="00160431"/>
    <w:rsid w:val="00160F5F"/>
    <w:rsid w:val="0016104B"/>
    <w:rsid w:val="001610E2"/>
    <w:rsid w:val="00161316"/>
    <w:rsid w:val="00161359"/>
    <w:rsid w:val="001618AF"/>
    <w:rsid w:val="00161D86"/>
    <w:rsid w:val="00162C0B"/>
    <w:rsid w:val="00162D46"/>
    <w:rsid w:val="00162FB1"/>
    <w:rsid w:val="0016310B"/>
    <w:rsid w:val="00163824"/>
    <w:rsid w:val="00163AFA"/>
    <w:rsid w:val="00163D33"/>
    <w:rsid w:val="0016453D"/>
    <w:rsid w:val="0016463E"/>
    <w:rsid w:val="001646CE"/>
    <w:rsid w:val="0016474B"/>
    <w:rsid w:val="001649FA"/>
    <w:rsid w:val="001650B4"/>
    <w:rsid w:val="00165742"/>
    <w:rsid w:val="0016592E"/>
    <w:rsid w:val="00165E8E"/>
    <w:rsid w:val="00165F57"/>
    <w:rsid w:val="00165F61"/>
    <w:rsid w:val="00165FDC"/>
    <w:rsid w:val="001663BE"/>
    <w:rsid w:val="001668D7"/>
    <w:rsid w:val="00166992"/>
    <w:rsid w:val="00167E21"/>
    <w:rsid w:val="001708F9"/>
    <w:rsid w:val="00170D32"/>
    <w:rsid w:val="001713C5"/>
    <w:rsid w:val="00171A30"/>
    <w:rsid w:val="00172472"/>
    <w:rsid w:val="001728B3"/>
    <w:rsid w:val="00172D54"/>
    <w:rsid w:val="001736FF"/>
    <w:rsid w:val="00173B34"/>
    <w:rsid w:val="00173C21"/>
    <w:rsid w:val="0017424B"/>
    <w:rsid w:val="001745EC"/>
    <w:rsid w:val="001748A8"/>
    <w:rsid w:val="00175668"/>
    <w:rsid w:val="00175ECF"/>
    <w:rsid w:val="00176143"/>
    <w:rsid w:val="001773A6"/>
    <w:rsid w:val="0017747B"/>
    <w:rsid w:val="00177A0C"/>
    <w:rsid w:val="001803AC"/>
    <w:rsid w:val="00180F7A"/>
    <w:rsid w:val="001811D3"/>
    <w:rsid w:val="001813B3"/>
    <w:rsid w:val="0018168F"/>
    <w:rsid w:val="00181832"/>
    <w:rsid w:val="00181FFC"/>
    <w:rsid w:val="0018281B"/>
    <w:rsid w:val="00182829"/>
    <w:rsid w:val="00182937"/>
    <w:rsid w:val="001829F1"/>
    <w:rsid w:val="00182E3B"/>
    <w:rsid w:val="00182E99"/>
    <w:rsid w:val="00183080"/>
    <w:rsid w:val="001830F5"/>
    <w:rsid w:val="00183101"/>
    <w:rsid w:val="0018581E"/>
    <w:rsid w:val="0018583B"/>
    <w:rsid w:val="0018648A"/>
    <w:rsid w:val="00186B7F"/>
    <w:rsid w:val="0018711F"/>
    <w:rsid w:val="00187145"/>
    <w:rsid w:val="00187962"/>
    <w:rsid w:val="00187FAD"/>
    <w:rsid w:val="00190B86"/>
    <w:rsid w:val="001910F0"/>
    <w:rsid w:val="001912DC"/>
    <w:rsid w:val="00191741"/>
    <w:rsid w:val="00191779"/>
    <w:rsid w:val="00191782"/>
    <w:rsid w:val="001921C4"/>
    <w:rsid w:val="001922A5"/>
    <w:rsid w:val="001925C1"/>
    <w:rsid w:val="00192ABB"/>
    <w:rsid w:val="00194235"/>
    <w:rsid w:val="001944DD"/>
    <w:rsid w:val="00194543"/>
    <w:rsid w:val="00194C0E"/>
    <w:rsid w:val="001958B9"/>
    <w:rsid w:val="0019702C"/>
    <w:rsid w:val="001973F6"/>
    <w:rsid w:val="00197DCF"/>
    <w:rsid w:val="001A0315"/>
    <w:rsid w:val="001A0D9A"/>
    <w:rsid w:val="001A14F5"/>
    <w:rsid w:val="001A1926"/>
    <w:rsid w:val="001A1955"/>
    <w:rsid w:val="001A19B1"/>
    <w:rsid w:val="001A1A5F"/>
    <w:rsid w:val="001A1C4C"/>
    <w:rsid w:val="001A1D90"/>
    <w:rsid w:val="001A1EEF"/>
    <w:rsid w:val="001A2313"/>
    <w:rsid w:val="001A3854"/>
    <w:rsid w:val="001A4C0B"/>
    <w:rsid w:val="001A4FAF"/>
    <w:rsid w:val="001A56F0"/>
    <w:rsid w:val="001A5724"/>
    <w:rsid w:val="001A5989"/>
    <w:rsid w:val="001A5C62"/>
    <w:rsid w:val="001A5CA8"/>
    <w:rsid w:val="001A66ED"/>
    <w:rsid w:val="001A69EF"/>
    <w:rsid w:val="001A6D21"/>
    <w:rsid w:val="001A7334"/>
    <w:rsid w:val="001A73FA"/>
    <w:rsid w:val="001A7520"/>
    <w:rsid w:val="001A7C9F"/>
    <w:rsid w:val="001A7E75"/>
    <w:rsid w:val="001B03A2"/>
    <w:rsid w:val="001B08A1"/>
    <w:rsid w:val="001B0D3B"/>
    <w:rsid w:val="001B10D8"/>
    <w:rsid w:val="001B1379"/>
    <w:rsid w:val="001B144B"/>
    <w:rsid w:val="001B1610"/>
    <w:rsid w:val="001B2243"/>
    <w:rsid w:val="001B23D8"/>
    <w:rsid w:val="001B2446"/>
    <w:rsid w:val="001B2745"/>
    <w:rsid w:val="001B3648"/>
    <w:rsid w:val="001B3B34"/>
    <w:rsid w:val="001B430B"/>
    <w:rsid w:val="001B4502"/>
    <w:rsid w:val="001B45AB"/>
    <w:rsid w:val="001B4B0C"/>
    <w:rsid w:val="001B53B9"/>
    <w:rsid w:val="001B6523"/>
    <w:rsid w:val="001B673E"/>
    <w:rsid w:val="001B6B2D"/>
    <w:rsid w:val="001B6BC1"/>
    <w:rsid w:val="001B72DF"/>
    <w:rsid w:val="001B72E1"/>
    <w:rsid w:val="001C0741"/>
    <w:rsid w:val="001C07A9"/>
    <w:rsid w:val="001C12F0"/>
    <w:rsid w:val="001C21A2"/>
    <w:rsid w:val="001C2538"/>
    <w:rsid w:val="001C2A51"/>
    <w:rsid w:val="001C2C05"/>
    <w:rsid w:val="001C31C1"/>
    <w:rsid w:val="001C3509"/>
    <w:rsid w:val="001C3543"/>
    <w:rsid w:val="001C35B6"/>
    <w:rsid w:val="001C3A6C"/>
    <w:rsid w:val="001C4294"/>
    <w:rsid w:val="001C47B5"/>
    <w:rsid w:val="001C47EF"/>
    <w:rsid w:val="001C50F1"/>
    <w:rsid w:val="001C621E"/>
    <w:rsid w:val="001C62DE"/>
    <w:rsid w:val="001C651E"/>
    <w:rsid w:val="001C6847"/>
    <w:rsid w:val="001C6A60"/>
    <w:rsid w:val="001C6EF0"/>
    <w:rsid w:val="001C7551"/>
    <w:rsid w:val="001C7562"/>
    <w:rsid w:val="001C7732"/>
    <w:rsid w:val="001D0A54"/>
    <w:rsid w:val="001D0B65"/>
    <w:rsid w:val="001D0F8B"/>
    <w:rsid w:val="001D1A8B"/>
    <w:rsid w:val="001D1C0B"/>
    <w:rsid w:val="001D1F7F"/>
    <w:rsid w:val="001D2A96"/>
    <w:rsid w:val="001D30E2"/>
    <w:rsid w:val="001D3304"/>
    <w:rsid w:val="001D33C3"/>
    <w:rsid w:val="001D36B5"/>
    <w:rsid w:val="001D3A09"/>
    <w:rsid w:val="001D3FE1"/>
    <w:rsid w:val="001D489C"/>
    <w:rsid w:val="001D4AA1"/>
    <w:rsid w:val="001D4D3B"/>
    <w:rsid w:val="001D5246"/>
    <w:rsid w:val="001D5AD8"/>
    <w:rsid w:val="001D5B25"/>
    <w:rsid w:val="001D5B81"/>
    <w:rsid w:val="001D63DD"/>
    <w:rsid w:val="001D6498"/>
    <w:rsid w:val="001D669B"/>
    <w:rsid w:val="001D69D5"/>
    <w:rsid w:val="001D6A85"/>
    <w:rsid w:val="001D6BC9"/>
    <w:rsid w:val="001D6D3F"/>
    <w:rsid w:val="001D7286"/>
    <w:rsid w:val="001D7DD2"/>
    <w:rsid w:val="001E00B9"/>
    <w:rsid w:val="001E0410"/>
    <w:rsid w:val="001E0530"/>
    <w:rsid w:val="001E06B2"/>
    <w:rsid w:val="001E06BD"/>
    <w:rsid w:val="001E08D0"/>
    <w:rsid w:val="001E09A3"/>
    <w:rsid w:val="001E0B71"/>
    <w:rsid w:val="001E1800"/>
    <w:rsid w:val="001E1829"/>
    <w:rsid w:val="001E1AE6"/>
    <w:rsid w:val="001E1C5E"/>
    <w:rsid w:val="001E2288"/>
    <w:rsid w:val="001E2B07"/>
    <w:rsid w:val="001E2C3E"/>
    <w:rsid w:val="001E3606"/>
    <w:rsid w:val="001E3C55"/>
    <w:rsid w:val="001E4346"/>
    <w:rsid w:val="001E489D"/>
    <w:rsid w:val="001E51EE"/>
    <w:rsid w:val="001E55A1"/>
    <w:rsid w:val="001E5940"/>
    <w:rsid w:val="001E5B55"/>
    <w:rsid w:val="001E6782"/>
    <w:rsid w:val="001E6EFD"/>
    <w:rsid w:val="001E7292"/>
    <w:rsid w:val="001E7ACD"/>
    <w:rsid w:val="001E7CE8"/>
    <w:rsid w:val="001F0714"/>
    <w:rsid w:val="001F0BA3"/>
    <w:rsid w:val="001F0C0F"/>
    <w:rsid w:val="001F2864"/>
    <w:rsid w:val="001F2950"/>
    <w:rsid w:val="001F2A57"/>
    <w:rsid w:val="001F3061"/>
    <w:rsid w:val="001F39E3"/>
    <w:rsid w:val="001F3CBA"/>
    <w:rsid w:val="001F3EC3"/>
    <w:rsid w:val="001F3FDC"/>
    <w:rsid w:val="001F418D"/>
    <w:rsid w:val="001F4294"/>
    <w:rsid w:val="001F43E0"/>
    <w:rsid w:val="001F4929"/>
    <w:rsid w:val="001F4F12"/>
    <w:rsid w:val="001F5E64"/>
    <w:rsid w:val="001F62F9"/>
    <w:rsid w:val="001F7116"/>
    <w:rsid w:val="001F7497"/>
    <w:rsid w:val="002000E9"/>
    <w:rsid w:val="0020012F"/>
    <w:rsid w:val="00200760"/>
    <w:rsid w:val="002007EA"/>
    <w:rsid w:val="0020130B"/>
    <w:rsid w:val="00201698"/>
    <w:rsid w:val="002017D5"/>
    <w:rsid w:val="00201E9B"/>
    <w:rsid w:val="00202136"/>
    <w:rsid w:val="0020215B"/>
    <w:rsid w:val="002021A9"/>
    <w:rsid w:val="00202739"/>
    <w:rsid w:val="0020275B"/>
    <w:rsid w:val="00202C03"/>
    <w:rsid w:val="002030B5"/>
    <w:rsid w:val="0020336F"/>
    <w:rsid w:val="00203391"/>
    <w:rsid w:val="00203393"/>
    <w:rsid w:val="002038B4"/>
    <w:rsid w:val="00204223"/>
    <w:rsid w:val="002045DF"/>
    <w:rsid w:val="00204DB8"/>
    <w:rsid w:val="00204F0F"/>
    <w:rsid w:val="00205931"/>
    <w:rsid w:val="00205BC5"/>
    <w:rsid w:val="00205F78"/>
    <w:rsid w:val="0020608D"/>
    <w:rsid w:val="00207573"/>
    <w:rsid w:val="00211494"/>
    <w:rsid w:val="0021173A"/>
    <w:rsid w:val="002118F6"/>
    <w:rsid w:val="00211AA9"/>
    <w:rsid w:val="00211BB2"/>
    <w:rsid w:val="00211F9E"/>
    <w:rsid w:val="002121F9"/>
    <w:rsid w:val="0021255A"/>
    <w:rsid w:val="00212F9F"/>
    <w:rsid w:val="0021310A"/>
    <w:rsid w:val="0021320C"/>
    <w:rsid w:val="00213474"/>
    <w:rsid w:val="00213A01"/>
    <w:rsid w:val="00213AE9"/>
    <w:rsid w:val="00214102"/>
    <w:rsid w:val="00214541"/>
    <w:rsid w:val="002146C7"/>
    <w:rsid w:val="00215774"/>
    <w:rsid w:val="00215821"/>
    <w:rsid w:val="00215A29"/>
    <w:rsid w:val="00215C89"/>
    <w:rsid w:val="00216C22"/>
    <w:rsid w:val="00217478"/>
    <w:rsid w:val="002201D7"/>
    <w:rsid w:val="0022127E"/>
    <w:rsid w:val="00221400"/>
    <w:rsid w:val="00221495"/>
    <w:rsid w:val="00221524"/>
    <w:rsid w:val="002217E9"/>
    <w:rsid w:val="00221C69"/>
    <w:rsid w:val="00221C9D"/>
    <w:rsid w:val="00222409"/>
    <w:rsid w:val="00222568"/>
    <w:rsid w:val="00222D40"/>
    <w:rsid w:val="0022300B"/>
    <w:rsid w:val="00223203"/>
    <w:rsid w:val="00223229"/>
    <w:rsid w:val="002234B5"/>
    <w:rsid w:val="00223FC6"/>
    <w:rsid w:val="00224682"/>
    <w:rsid w:val="0022479F"/>
    <w:rsid w:val="0022487E"/>
    <w:rsid w:val="00224A40"/>
    <w:rsid w:val="00224B61"/>
    <w:rsid w:val="0022516E"/>
    <w:rsid w:val="00225276"/>
    <w:rsid w:val="0022575A"/>
    <w:rsid w:val="0022593B"/>
    <w:rsid w:val="00225F7D"/>
    <w:rsid w:val="002265C6"/>
    <w:rsid w:val="002268D5"/>
    <w:rsid w:val="002271F5"/>
    <w:rsid w:val="0022720A"/>
    <w:rsid w:val="002274E9"/>
    <w:rsid w:val="00227EC0"/>
    <w:rsid w:val="00230425"/>
    <w:rsid w:val="00230D71"/>
    <w:rsid w:val="00231468"/>
    <w:rsid w:val="0023254A"/>
    <w:rsid w:val="00232D56"/>
    <w:rsid w:val="00232D7B"/>
    <w:rsid w:val="0023360C"/>
    <w:rsid w:val="002336AF"/>
    <w:rsid w:val="002339F6"/>
    <w:rsid w:val="00233EDC"/>
    <w:rsid w:val="0023450A"/>
    <w:rsid w:val="002352F2"/>
    <w:rsid w:val="00235652"/>
    <w:rsid w:val="002357E5"/>
    <w:rsid w:val="00235CD5"/>
    <w:rsid w:val="0023638F"/>
    <w:rsid w:val="002366A4"/>
    <w:rsid w:val="00236771"/>
    <w:rsid w:val="002368D0"/>
    <w:rsid w:val="002370AB"/>
    <w:rsid w:val="0023724E"/>
    <w:rsid w:val="002377C7"/>
    <w:rsid w:val="00240048"/>
    <w:rsid w:val="002401C3"/>
    <w:rsid w:val="0024026B"/>
    <w:rsid w:val="0024031B"/>
    <w:rsid w:val="00240447"/>
    <w:rsid w:val="0024062D"/>
    <w:rsid w:val="00240E81"/>
    <w:rsid w:val="00241546"/>
    <w:rsid w:val="002417E5"/>
    <w:rsid w:val="00241F73"/>
    <w:rsid w:val="00241FE1"/>
    <w:rsid w:val="00242115"/>
    <w:rsid w:val="002423CC"/>
    <w:rsid w:val="00242504"/>
    <w:rsid w:val="002430BF"/>
    <w:rsid w:val="00243958"/>
    <w:rsid w:val="00243B80"/>
    <w:rsid w:val="00243BDF"/>
    <w:rsid w:val="00243C2A"/>
    <w:rsid w:val="00245114"/>
    <w:rsid w:val="00245223"/>
    <w:rsid w:val="002456E2"/>
    <w:rsid w:val="00245882"/>
    <w:rsid w:val="002461B2"/>
    <w:rsid w:val="00246349"/>
    <w:rsid w:val="002469D8"/>
    <w:rsid w:val="00246BC5"/>
    <w:rsid w:val="002471A8"/>
    <w:rsid w:val="0024728F"/>
    <w:rsid w:val="0024769A"/>
    <w:rsid w:val="00247AD1"/>
    <w:rsid w:val="00250647"/>
    <w:rsid w:val="00250761"/>
    <w:rsid w:val="002507D7"/>
    <w:rsid w:val="00250B34"/>
    <w:rsid w:val="00251169"/>
    <w:rsid w:val="002513DB"/>
    <w:rsid w:val="00251442"/>
    <w:rsid w:val="0025187C"/>
    <w:rsid w:val="00251FA1"/>
    <w:rsid w:val="0025225F"/>
    <w:rsid w:val="0025240A"/>
    <w:rsid w:val="00252B56"/>
    <w:rsid w:val="00252CF3"/>
    <w:rsid w:val="00252D48"/>
    <w:rsid w:val="00252FB5"/>
    <w:rsid w:val="00253026"/>
    <w:rsid w:val="0025311F"/>
    <w:rsid w:val="00253B68"/>
    <w:rsid w:val="00253E52"/>
    <w:rsid w:val="00254ACE"/>
    <w:rsid w:val="00254CD2"/>
    <w:rsid w:val="00254DD3"/>
    <w:rsid w:val="002550E1"/>
    <w:rsid w:val="002557B7"/>
    <w:rsid w:val="00255801"/>
    <w:rsid w:val="00255AF5"/>
    <w:rsid w:val="0025606A"/>
    <w:rsid w:val="002560BC"/>
    <w:rsid w:val="0025621C"/>
    <w:rsid w:val="0025657E"/>
    <w:rsid w:val="0025696C"/>
    <w:rsid w:val="00256975"/>
    <w:rsid w:val="00256BE1"/>
    <w:rsid w:val="00257B99"/>
    <w:rsid w:val="0026007E"/>
    <w:rsid w:val="00260262"/>
    <w:rsid w:val="0026029D"/>
    <w:rsid w:val="00261462"/>
    <w:rsid w:val="0026160B"/>
    <w:rsid w:val="0026186D"/>
    <w:rsid w:val="00261AEF"/>
    <w:rsid w:val="00261FAF"/>
    <w:rsid w:val="00262129"/>
    <w:rsid w:val="00262846"/>
    <w:rsid w:val="002634A8"/>
    <w:rsid w:val="0026378F"/>
    <w:rsid w:val="00264262"/>
    <w:rsid w:val="00264574"/>
    <w:rsid w:val="002645C0"/>
    <w:rsid w:val="00264985"/>
    <w:rsid w:val="00264DE8"/>
    <w:rsid w:val="00265476"/>
    <w:rsid w:val="002654C5"/>
    <w:rsid w:val="0026551B"/>
    <w:rsid w:val="002657EB"/>
    <w:rsid w:val="00265A10"/>
    <w:rsid w:val="00265EBE"/>
    <w:rsid w:val="002663B5"/>
    <w:rsid w:val="0026664D"/>
    <w:rsid w:val="0026675D"/>
    <w:rsid w:val="00266909"/>
    <w:rsid w:val="00266B6D"/>
    <w:rsid w:val="00266C0F"/>
    <w:rsid w:val="00266E0A"/>
    <w:rsid w:val="00266E5C"/>
    <w:rsid w:val="00266FD6"/>
    <w:rsid w:val="002672E6"/>
    <w:rsid w:val="00267B01"/>
    <w:rsid w:val="002708B5"/>
    <w:rsid w:val="002709CA"/>
    <w:rsid w:val="00270B90"/>
    <w:rsid w:val="00270C6D"/>
    <w:rsid w:val="00270F9C"/>
    <w:rsid w:val="00272327"/>
    <w:rsid w:val="002726EA"/>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AEC"/>
    <w:rsid w:val="00276F8C"/>
    <w:rsid w:val="0027781D"/>
    <w:rsid w:val="00277CDA"/>
    <w:rsid w:val="00277DBB"/>
    <w:rsid w:val="00280251"/>
    <w:rsid w:val="00280DEB"/>
    <w:rsid w:val="002810AB"/>
    <w:rsid w:val="00281940"/>
    <w:rsid w:val="002819CA"/>
    <w:rsid w:val="00281DD9"/>
    <w:rsid w:val="00282198"/>
    <w:rsid w:val="00282219"/>
    <w:rsid w:val="0028228A"/>
    <w:rsid w:val="00282D21"/>
    <w:rsid w:val="00282FC6"/>
    <w:rsid w:val="002830AB"/>
    <w:rsid w:val="002836FE"/>
    <w:rsid w:val="002840AB"/>
    <w:rsid w:val="0028471D"/>
    <w:rsid w:val="002847DD"/>
    <w:rsid w:val="00285550"/>
    <w:rsid w:val="00285FB7"/>
    <w:rsid w:val="0028656D"/>
    <w:rsid w:val="002869A2"/>
    <w:rsid w:val="0028715C"/>
    <w:rsid w:val="0028716C"/>
    <w:rsid w:val="0028757F"/>
    <w:rsid w:val="002877AA"/>
    <w:rsid w:val="002877D7"/>
    <w:rsid w:val="00287CE1"/>
    <w:rsid w:val="00287E00"/>
    <w:rsid w:val="0029096B"/>
    <w:rsid w:val="00290F8E"/>
    <w:rsid w:val="00290FE9"/>
    <w:rsid w:val="00291032"/>
    <w:rsid w:val="002912B8"/>
    <w:rsid w:val="0029183A"/>
    <w:rsid w:val="00291D3D"/>
    <w:rsid w:val="00291DF6"/>
    <w:rsid w:val="00291F23"/>
    <w:rsid w:val="00292110"/>
    <w:rsid w:val="0029226F"/>
    <w:rsid w:val="00292E34"/>
    <w:rsid w:val="00292F03"/>
    <w:rsid w:val="0029320F"/>
    <w:rsid w:val="00293650"/>
    <w:rsid w:val="00293D9B"/>
    <w:rsid w:val="00294550"/>
    <w:rsid w:val="002945AA"/>
    <w:rsid w:val="0029483A"/>
    <w:rsid w:val="00294897"/>
    <w:rsid w:val="002948AC"/>
    <w:rsid w:val="00295451"/>
    <w:rsid w:val="00295674"/>
    <w:rsid w:val="002957CB"/>
    <w:rsid w:val="0029594E"/>
    <w:rsid w:val="00295BAA"/>
    <w:rsid w:val="00295EEF"/>
    <w:rsid w:val="00295F23"/>
    <w:rsid w:val="00296039"/>
    <w:rsid w:val="0029623F"/>
    <w:rsid w:val="00296787"/>
    <w:rsid w:val="00296EB9"/>
    <w:rsid w:val="0029722B"/>
    <w:rsid w:val="002973AB"/>
    <w:rsid w:val="002977D6"/>
    <w:rsid w:val="002A0255"/>
    <w:rsid w:val="002A0918"/>
    <w:rsid w:val="002A17D8"/>
    <w:rsid w:val="002A180D"/>
    <w:rsid w:val="002A1B84"/>
    <w:rsid w:val="002A1C21"/>
    <w:rsid w:val="002A1CF2"/>
    <w:rsid w:val="002A1F4D"/>
    <w:rsid w:val="002A2055"/>
    <w:rsid w:val="002A2076"/>
    <w:rsid w:val="002A2100"/>
    <w:rsid w:val="002A2299"/>
    <w:rsid w:val="002A2D53"/>
    <w:rsid w:val="002A326B"/>
    <w:rsid w:val="002A3B00"/>
    <w:rsid w:val="002A3FDE"/>
    <w:rsid w:val="002A4712"/>
    <w:rsid w:val="002A4B68"/>
    <w:rsid w:val="002A4DC5"/>
    <w:rsid w:val="002A4EAB"/>
    <w:rsid w:val="002A4F8A"/>
    <w:rsid w:val="002A527E"/>
    <w:rsid w:val="002A5755"/>
    <w:rsid w:val="002A58EA"/>
    <w:rsid w:val="002A68BC"/>
    <w:rsid w:val="002A6AE5"/>
    <w:rsid w:val="002A6FAC"/>
    <w:rsid w:val="002A70E9"/>
    <w:rsid w:val="002A7288"/>
    <w:rsid w:val="002A7694"/>
    <w:rsid w:val="002B0198"/>
    <w:rsid w:val="002B0668"/>
    <w:rsid w:val="002B06B3"/>
    <w:rsid w:val="002B0A9A"/>
    <w:rsid w:val="002B0B39"/>
    <w:rsid w:val="002B1ABB"/>
    <w:rsid w:val="002B2002"/>
    <w:rsid w:val="002B252F"/>
    <w:rsid w:val="002B3361"/>
    <w:rsid w:val="002B351C"/>
    <w:rsid w:val="002B3731"/>
    <w:rsid w:val="002B3735"/>
    <w:rsid w:val="002B39CE"/>
    <w:rsid w:val="002B486B"/>
    <w:rsid w:val="002B4DB6"/>
    <w:rsid w:val="002B5471"/>
    <w:rsid w:val="002B573D"/>
    <w:rsid w:val="002B5CB4"/>
    <w:rsid w:val="002B60AF"/>
    <w:rsid w:val="002B637E"/>
    <w:rsid w:val="002B64B8"/>
    <w:rsid w:val="002B6E75"/>
    <w:rsid w:val="002B7260"/>
    <w:rsid w:val="002B7B4E"/>
    <w:rsid w:val="002B7CA7"/>
    <w:rsid w:val="002C0BE9"/>
    <w:rsid w:val="002C1305"/>
    <w:rsid w:val="002C13D6"/>
    <w:rsid w:val="002C16BD"/>
    <w:rsid w:val="002C1BAB"/>
    <w:rsid w:val="002C21A0"/>
    <w:rsid w:val="002C2272"/>
    <w:rsid w:val="002C3115"/>
    <w:rsid w:val="002C318C"/>
    <w:rsid w:val="002C31A4"/>
    <w:rsid w:val="002C345C"/>
    <w:rsid w:val="002C3A6A"/>
    <w:rsid w:val="002C3EB1"/>
    <w:rsid w:val="002C3EDD"/>
    <w:rsid w:val="002C46C8"/>
    <w:rsid w:val="002C4821"/>
    <w:rsid w:val="002C4A71"/>
    <w:rsid w:val="002C4F19"/>
    <w:rsid w:val="002C4F3D"/>
    <w:rsid w:val="002C4FDB"/>
    <w:rsid w:val="002C510A"/>
    <w:rsid w:val="002C51B6"/>
    <w:rsid w:val="002C54F3"/>
    <w:rsid w:val="002C5787"/>
    <w:rsid w:val="002C5A5D"/>
    <w:rsid w:val="002C5D19"/>
    <w:rsid w:val="002C65A6"/>
    <w:rsid w:val="002C6ACF"/>
    <w:rsid w:val="002C70AA"/>
    <w:rsid w:val="002C7F73"/>
    <w:rsid w:val="002D0364"/>
    <w:rsid w:val="002D0B99"/>
    <w:rsid w:val="002D0DDC"/>
    <w:rsid w:val="002D0EA5"/>
    <w:rsid w:val="002D129C"/>
    <w:rsid w:val="002D14E3"/>
    <w:rsid w:val="002D1985"/>
    <w:rsid w:val="002D1B04"/>
    <w:rsid w:val="002D20C4"/>
    <w:rsid w:val="002D292A"/>
    <w:rsid w:val="002D29F9"/>
    <w:rsid w:val="002D33C0"/>
    <w:rsid w:val="002D3432"/>
    <w:rsid w:val="002D3988"/>
    <w:rsid w:val="002D3CB8"/>
    <w:rsid w:val="002D4894"/>
    <w:rsid w:val="002D4912"/>
    <w:rsid w:val="002D4E08"/>
    <w:rsid w:val="002D51C8"/>
    <w:rsid w:val="002D5A15"/>
    <w:rsid w:val="002D6364"/>
    <w:rsid w:val="002D75FD"/>
    <w:rsid w:val="002E024C"/>
    <w:rsid w:val="002E03A2"/>
    <w:rsid w:val="002E0452"/>
    <w:rsid w:val="002E06E2"/>
    <w:rsid w:val="002E0AE8"/>
    <w:rsid w:val="002E0C51"/>
    <w:rsid w:val="002E0D66"/>
    <w:rsid w:val="002E1276"/>
    <w:rsid w:val="002E1633"/>
    <w:rsid w:val="002E174B"/>
    <w:rsid w:val="002E1A13"/>
    <w:rsid w:val="002E1BB9"/>
    <w:rsid w:val="002E2698"/>
    <w:rsid w:val="002E28EB"/>
    <w:rsid w:val="002E2B26"/>
    <w:rsid w:val="002E2F51"/>
    <w:rsid w:val="002E3152"/>
    <w:rsid w:val="002E315A"/>
    <w:rsid w:val="002E350F"/>
    <w:rsid w:val="002E3CAB"/>
    <w:rsid w:val="002E4E4C"/>
    <w:rsid w:val="002E522E"/>
    <w:rsid w:val="002E5238"/>
    <w:rsid w:val="002E550B"/>
    <w:rsid w:val="002E5AC6"/>
    <w:rsid w:val="002E5B96"/>
    <w:rsid w:val="002E5CFB"/>
    <w:rsid w:val="002E6315"/>
    <w:rsid w:val="002E65A4"/>
    <w:rsid w:val="002E66AF"/>
    <w:rsid w:val="002E68F1"/>
    <w:rsid w:val="002E6C5E"/>
    <w:rsid w:val="002E6CE0"/>
    <w:rsid w:val="002E714A"/>
    <w:rsid w:val="002E756F"/>
    <w:rsid w:val="002E76B3"/>
    <w:rsid w:val="002F0411"/>
    <w:rsid w:val="002F07E4"/>
    <w:rsid w:val="002F0A96"/>
    <w:rsid w:val="002F13F1"/>
    <w:rsid w:val="002F153A"/>
    <w:rsid w:val="002F1E0C"/>
    <w:rsid w:val="002F24AD"/>
    <w:rsid w:val="002F3009"/>
    <w:rsid w:val="002F3082"/>
    <w:rsid w:val="002F3364"/>
    <w:rsid w:val="002F3FD0"/>
    <w:rsid w:val="002F44B9"/>
    <w:rsid w:val="002F459D"/>
    <w:rsid w:val="002F45BF"/>
    <w:rsid w:val="002F4D8E"/>
    <w:rsid w:val="002F4E31"/>
    <w:rsid w:val="002F5083"/>
    <w:rsid w:val="002F5093"/>
    <w:rsid w:val="002F5376"/>
    <w:rsid w:val="002F5386"/>
    <w:rsid w:val="002F5B70"/>
    <w:rsid w:val="002F6622"/>
    <w:rsid w:val="002F6902"/>
    <w:rsid w:val="002F6BFF"/>
    <w:rsid w:val="002F77F5"/>
    <w:rsid w:val="002F78D9"/>
    <w:rsid w:val="002F7B71"/>
    <w:rsid w:val="002F7BA1"/>
    <w:rsid w:val="002F7D3A"/>
    <w:rsid w:val="003005A6"/>
    <w:rsid w:val="00300AA3"/>
    <w:rsid w:val="0030124F"/>
    <w:rsid w:val="003014F7"/>
    <w:rsid w:val="00301B92"/>
    <w:rsid w:val="003024B8"/>
    <w:rsid w:val="00302640"/>
    <w:rsid w:val="00302C3E"/>
    <w:rsid w:val="00303AB2"/>
    <w:rsid w:val="00303C59"/>
    <w:rsid w:val="00304279"/>
    <w:rsid w:val="0030461D"/>
    <w:rsid w:val="0030492D"/>
    <w:rsid w:val="0030562F"/>
    <w:rsid w:val="003056DE"/>
    <w:rsid w:val="0030578B"/>
    <w:rsid w:val="00305990"/>
    <w:rsid w:val="00306629"/>
    <w:rsid w:val="003068A3"/>
    <w:rsid w:val="0030701F"/>
    <w:rsid w:val="00307101"/>
    <w:rsid w:val="00307500"/>
    <w:rsid w:val="00307646"/>
    <w:rsid w:val="0030764C"/>
    <w:rsid w:val="00307D2A"/>
    <w:rsid w:val="00307E21"/>
    <w:rsid w:val="00310053"/>
    <w:rsid w:val="0031010A"/>
    <w:rsid w:val="003107E5"/>
    <w:rsid w:val="003116BB"/>
    <w:rsid w:val="00311744"/>
    <w:rsid w:val="0031186A"/>
    <w:rsid w:val="00312503"/>
    <w:rsid w:val="003126C3"/>
    <w:rsid w:val="003127AA"/>
    <w:rsid w:val="00312A95"/>
    <w:rsid w:val="00313828"/>
    <w:rsid w:val="00313D8A"/>
    <w:rsid w:val="00313DE8"/>
    <w:rsid w:val="00313E9F"/>
    <w:rsid w:val="00313EA5"/>
    <w:rsid w:val="00314AE4"/>
    <w:rsid w:val="00314FB6"/>
    <w:rsid w:val="00315103"/>
    <w:rsid w:val="003157E3"/>
    <w:rsid w:val="00315DEE"/>
    <w:rsid w:val="00316CC9"/>
    <w:rsid w:val="003171B4"/>
    <w:rsid w:val="003173E7"/>
    <w:rsid w:val="0031743F"/>
    <w:rsid w:val="003176AB"/>
    <w:rsid w:val="00320104"/>
    <w:rsid w:val="00320337"/>
    <w:rsid w:val="00320452"/>
    <w:rsid w:val="0032047E"/>
    <w:rsid w:val="00320D55"/>
    <w:rsid w:val="00320F25"/>
    <w:rsid w:val="003212B3"/>
    <w:rsid w:val="0032174E"/>
    <w:rsid w:val="0032188E"/>
    <w:rsid w:val="00321DAF"/>
    <w:rsid w:val="00321FE8"/>
    <w:rsid w:val="00322082"/>
    <w:rsid w:val="00322159"/>
    <w:rsid w:val="0032253E"/>
    <w:rsid w:val="003233D2"/>
    <w:rsid w:val="00323420"/>
    <w:rsid w:val="00323ABC"/>
    <w:rsid w:val="00323E80"/>
    <w:rsid w:val="0032562A"/>
    <w:rsid w:val="00325B21"/>
    <w:rsid w:val="00325F53"/>
    <w:rsid w:val="003266E8"/>
    <w:rsid w:val="0032676B"/>
    <w:rsid w:val="00326948"/>
    <w:rsid w:val="00326953"/>
    <w:rsid w:val="00326BA8"/>
    <w:rsid w:val="00326CE4"/>
    <w:rsid w:val="00326F9C"/>
    <w:rsid w:val="0032735A"/>
    <w:rsid w:val="00327E65"/>
    <w:rsid w:val="00327FC7"/>
    <w:rsid w:val="0033065A"/>
    <w:rsid w:val="0033181C"/>
    <w:rsid w:val="00331D2F"/>
    <w:rsid w:val="00331D5B"/>
    <w:rsid w:val="00332D30"/>
    <w:rsid w:val="003330E3"/>
    <w:rsid w:val="003332E5"/>
    <w:rsid w:val="00334633"/>
    <w:rsid w:val="00334B93"/>
    <w:rsid w:val="00334D5A"/>
    <w:rsid w:val="00334D6A"/>
    <w:rsid w:val="003350C1"/>
    <w:rsid w:val="0033585A"/>
    <w:rsid w:val="00335C2B"/>
    <w:rsid w:val="00335E18"/>
    <w:rsid w:val="00335FB5"/>
    <w:rsid w:val="003364CC"/>
    <w:rsid w:val="00336F45"/>
    <w:rsid w:val="0033707A"/>
    <w:rsid w:val="00337301"/>
    <w:rsid w:val="0033762B"/>
    <w:rsid w:val="003376D4"/>
    <w:rsid w:val="003376E0"/>
    <w:rsid w:val="00337722"/>
    <w:rsid w:val="00337A07"/>
    <w:rsid w:val="003401A6"/>
    <w:rsid w:val="003403CE"/>
    <w:rsid w:val="003404C9"/>
    <w:rsid w:val="003405A4"/>
    <w:rsid w:val="003408BB"/>
    <w:rsid w:val="00340CC4"/>
    <w:rsid w:val="00340EDD"/>
    <w:rsid w:val="003417F8"/>
    <w:rsid w:val="00341994"/>
    <w:rsid w:val="00342AD4"/>
    <w:rsid w:val="00342F39"/>
    <w:rsid w:val="0034311F"/>
    <w:rsid w:val="0034315F"/>
    <w:rsid w:val="003438B6"/>
    <w:rsid w:val="00343DCE"/>
    <w:rsid w:val="00343E4D"/>
    <w:rsid w:val="00344051"/>
    <w:rsid w:val="003442B4"/>
    <w:rsid w:val="003442C2"/>
    <w:rsid w:val="003444FF"/>
    <w:rsid w:val="00344B72"/>
    <w:rsid w:val="00345536"/>
    <w:rsid w:val="00345DAB"/>
    <w:rsid w:val="00346214"/>
    <w:rsid w:val="003462EF"/>
    <w:rsid w:val="00346396"/>
    <w:rsid w:val="0034678E"/>
    <w:rsid w:val="0034697A"/>
    <w:rsid w:val="00346A17"/>
    <w:rsid w:val="00350589"/>
    <w:rsid w:val="003508C4"/>
    <w:rsid w:val="00351135"/>
    <w:rsid w:val="0035120A"/>
    <w:rsid w:val="00351D5E"/>
    <w:rsid w:val="0035205E"/>
    <w:rsid w:val="00352282"/>
    <w:rsid w:val="0035229F"/>
    <w:rsid w:val="00352306"/>
    <w:rsid w:val="00352722"/>
    <w:rsid w:val="00352993"/>
    <w:rsid w:val="00352C7F"/>
    <w:rsid w:val="003532FA"/>
    <w:rsid w:val="00353D29"/>
    <w:rsid w:val="00354095"/>
    <w:rsid w:val="003547EE"/>
    <w:rsid w:val="003548B0"/>
    <w:rsid w:val="003549A4"/>
    <w:rsid w:val="00354D9D"/>
    <w:rsid w:val="00354DFD"/>
    <w:rsid w:val="00355666"/>
    <w:rsid w:val="00355C99"/>
    <w:rsid w:val="00356142"/>
    <w:rsid w:val="003563ED"/>
    <w:rsid w:val="003564DE"/>
    <w:rsid w:val="00356888"/>
    <w:rsid w:val="00356ADA"/>
    <w:rsid w:val="003576AF"/>
    <w:rsid w:val="00357F26"/>
    <w:rsid w:val="003604A6"/>
    <w:rsid w:val="003609CD"/>
    <w:rsid w:val="00360CC6"/>
    <w:rsid w:val="00360EA5"/>
    <w:rsid w:val="00360FB2"/>
    <w:rsid w:val="00361460"/>
    <w:rsid w:val="0036155D"/>
    <w:rsid w:val="00361632"/>
    <w:rsid w:val="003616A5"/>
    <w:rsid w:val="00361972"/>
    <w:rsid w:val="00361A41"/>
    <w:rsid w:val="00362078"/>
    <w:rsid w:val="00362696"/>
    <w:rsid w:val="0036297E"/>
    <w:rsid w:val="0036316A"/>
    <w:rsid w:val="00363A53"/>
    <w:rsid w:val="003644E9"/>
    <w:rsid w:val="00364B8E"/>
    <w:rsid w:val="00365D4D"/>
    <w:rsid w:val="0036602E"/>
    <w:rsid w:val="003664CC"/>
    <w:rsid w:val="003668B2"/>
    <w:rsid w:val="00366B1F"/>
    <w:rsid w:val="003674EB"/>
    <w:rsid w:val="003675A2"/>
    <w:rsid w:val="003679E7"/>
    <w:rsid w:val="00367A62"/>
    <w:rsid w:val="0037026E"/>
    <w:rsid w:val="003704F1"/>
    <w:rsid w:val="00370BDD"/>
    <w:rsid w:val="00370FAA"/>
    <w:rsid w:val="00371202"/>
    <w:rsid w:val="00371337"/>
    <w:rsid w:val="003715CB"/>
    <w:rsid w:val="0037163D"/>
    <w:rsid w:val="003716B9"/>
    <w:rsid w:val="003716D3"/>
    <w:rsid w:val="0037172E"/>
    <w:rsid w:val="00371AED"/>
    <w:rsid w:val="00371C50"/>
    <w:rsid w:val="00371DF6"/>
    <w:rsid w:val="00371FA3"/>
    <w:rsid w:val="00372314"/>
    <w:rsid w:val="00372C16"/>
    <w:rsid w:val="003732B0"/>
    <w:rsid w:val="00373675"/>
    <w:rsid w:val="0037392E"/>
    <w:rsid w:val="0037456F"/>
    <w:rsid w:val="003746DD"/>
    <w:rsid w:val="00374A9F"/>
    <w:rsid w:val="00374AE4"/>
    <w:rsid w:val="00375735"/>
    <w:rsid w:val="003759BB"/>
    <w:rsid w:val="00375B8F"/>
    <w:rsid w:val="00375BD0"/>
    <w:rsid w:val="00376725"/>
    <w:rsid w:val="00377080"/>
    <w:rsid w:val="00377103"/>
    <w:rsid w:val="00377CFA"/>
    <w:rsid w:val="00377E48"/>
    <w:rsid w:val="00377E50"/>
    <w:rsid w:val="00380587"/>
    <w:rsid w:val="00380632"/>
    <w:rsid w:val="00380D28"/>
    <w:rsid w:val="00381768"/>
    <w:rsid w:val="00381E5B"/>
    <w:rsid w:val="003822C9"/>
    <w:rsid w:val="00382366"/>
    <w:rsid w:val="00382642"/>
    <w:rsid w:val="00382A7C"/>
    <w:rsid w:val="00382E87"/>
    <w:rsid w:val="0038342E"/>
    <w:rsid w:val="00383DF7"/>
    <w:rsid w:val="00384AFA"/>
    <w:rsid w:val="00384B8C"/>
    <w:rsid w:val="00384C85"/>
    <w:rsid w:val="00385506"/>
    <w:rsid w:val="00385E70"/>
    <w:rsid w:val="00386686"/>
    <w:rsid w:val="003866DF"/>
    <w:rsid w:val="003866F4"/>
    <w:rsid w:val="00386B6D"/>
    <w:rsid w:val="00386DCD"/>
    <w:rsid w:val="00386F4D"/>
    <w:rsid w:val="00386FF6"/>
    <w:rsid w:val="00387674"/>
    <w:rsid w:val="00387865"/>
    <w:rsid w:val="00390024"/>
    <w:rsid w:val="003900B8"/>
    <w:rsid w:val="0039060B"/>
    <w:rsid w:val="00390614"/>
    <w:rsid w:val="0039179E"/>
    <w:rsid w:val="00391E01"/>
    <w:rsid w:val="00392687"/>
    <w:rsid w:val="00393106"/>
    <w:rsid w:val="0039327F"/>
    <w:rsid w:val="00393621"/>
    <w:rsid w:val="00394067"/>
    <w:rsid w:val="003942A2"/>
    <w:rsid w:val="003947EC"/>
    <w:rsid w:val="003960D5"/>
    <w:rsid w:val="0039681A"/>
    <w:rsid w:val="00396AA4"/>
    <w:rsid w:val="00396CA9"/>
    <w:rsid w:val="00396E56"/>
    <w:rsid w:val="00396E8B"/>
    <w:rsid w:val="0039700B"/>
    <w:rsid w:val="003972AE"/>
    <w:rsid w:val="00397380"/>
    <w:rsid w:val="003A0634"/>
    <w:rsid w:val="003A089E"/>
    <w:rsid w:val="003A08DA"/>
    <w:rsid w:val="003A0D9C"/>
    <w:rsid w:val="003A2294"/>
    <w:rsid w:val="003A3298"/>
    <w:rsid w:val="003A35B8"/>
    <w:rsid w:val="003A3699"/>
    <w:rsid w:val="003A379A"/>
    <w:rsid w:val="003A3AAF"/>
    <w:rsid w:val="003A3E7E"/>
    <w:rsid w:val="003A448B"/>
    <w:rsid w:val="003A4EF9"/>
    <w:rsid w:val="003A4FD7"/>
    <w:rsid w:val="003A566D"/>
    <w:rsid w:val="003A56E2"/>
    <w:rsid w:val="003A59DC"/>
    <w:rsid w:val="003A5A42"/>
    <w:rsid w:val="003A5EE7"/>
    <w:rsid w:val="003A5FCE"/>
    <w:rsid w:val="003A60DA"/>
    <w:rsid w:val="003A6338"/>
    <w:rsid w:val="003A698C"/>
    <w:rsid w:val="003A7535"/>
    <w:rsid w:val="003A7677"/>
    <w:rsid w:val="003A79E7"/>
    <w:rsid w:val="003A7A93"/>
    <w:rsid w:val="003B0196"/>
    <w:rsid w:val="003B05D1"/>
    <w:rsid w:val="003B0BD5"/>
    <w:rsid w:val="003B0DE1"/>
    <w:rsid w:val="003B1A5C"/>
    <w:rsid w:val="003B2172"/>
    <w:rsid w:val="003B2241"/>
    <w:rsid w:val="003B3054"/>
    <w:rsid w:val="003B3756"/>
    <w:rsid w:val="003B3D74"/>
    <w:rsid w:val="003B40A0"/>
    <w:rsid w:val="003B44D0"/>
    <w:rsid w:val="003B46D0"/>
    <w:rsid w:val="003B4910"/>
    <w:rsid w:val="003B4D35"/>
    <w:rsid w:val="003B4DC7"/>
    <w:rsid w:val="003B53AD"/>
    <w:rsid w:val="003B66A5"/>
    <w:rsid w:val="003B66A7"/>
    <w:rsid w:val="003B6ACB"/>
    <w:rsid w:val="003B6FE6"/>
    <w:rsid w:val="003B7DBF"/>
    <w:rsid w:val="003C06D3"/>
    <w:rsid w:val="003C081D"/>
    <w:rsid w:val="003C0A5B"/>
    <w:rsid w:val="003C0CF3"/>
    <w:rsid w:val="003C0D59"/>
    <w:rsid w:val="003C16CF"/>
    <w:rsid w:val="003C1D79"/>
    <w:rsid w:val="003C215E"/>
    <w:rsid w:val="003C22EA"/>
    <w:rsid w:val="003C2BA2"/>
    <w:rsid w:val="003C326A"/>
    <w:rsid w:val="003C337B"/>
    <w:rsid w:val="003C45EA"/>
    <w:rsid w:val="003C4BA1"/>
    <w:rsid w:val="003C649B"/>
    <w:rsid w:val="003C6512"/>
    <w:rsid w:val="003C6A10"/>
    <w:rsid w:val="003C6D39"/>
    <w:rsid w:val="003C6D68"/>
    <w:rsid w:val="003C7053"/>
    <w:rsid w:val="003C7662"/>
    <w:rsid w:val="003C7801"/>
    <w:rsid w:val="003D0345"/>
    <w:rsid w:val="003D0AF9"/>
    <w:rsid w:val="003D11F7"/>
    <w:rsid w:val="003D1409"/>
    <w:rsid w:val="003D14F7"/>
    <w:rsid w:val="003D1848"/>
    <w:rsid w:val="003D1D43"/>
    <w:rsid w:val="003D1ED0"/>
    <w:rsid w:val="003D26BE"/>
    <w:rsid w:val="003D28F6"/>
    <w:rsid w:val="003D2E79"/>
    <w:rsid w:val="003D3076"/>
    <w:rsid w:val="003D32C5"/>
    <w:rsid w:val="003D38CB"/>
    <w:rsid w:val="003D3AD7"/>
    <w:rsid w:val="003D3DCB"/>
    <w:rsid w:val="003D41E9"/>
    <w:rsid w:val="003D44E0"/>
    <w:rsid w:val="003D44F1"/>
    <w:rsid w:val="003D4649"/>
    <w:rsid w:val="003D4D53"/>
    <w:rsid w:val="003D5195"/>
    <w:rsid w:val="003D52B7"/>
    <w:rsid w:val="003D52CE"/>
    <w:rsid w:val="003D582D"/>
    <w:rsid w:val="003D619B"/>
    <w:rsid w:val="003D65AD"/>
    <w:rsid w:val="003D66E4"/>
    <w:rsid w:val="003D6776"/>
    <w:rsid w:val="003D6FB0"/>
    <w:rsid w:val="003D761D"/>
    <w:rsid w:val="003D79A7"/>
    <w:rsid w:val="003D7FDB"/>
    <w:rsid w:val="003E04C9"/>
    <w:rsid w:val="003E0B73"/>
    <w:rsid w:val="003E0D7C"/>
    <w:rsid w:val="003E1330"/>
    <w:rsid w:val="003E1FFB"/>
    <w:rsid w:val="003E2032"/>
    <w:rsid w:val="003E2505"/>
    <w:rsid w:val="003E263E"/>
    <w:rsid w:val="003E2693"/>
    <w:rsid w:val="003E3616"/>
    <w:rsid w:val="003E3663"/>
    <w:rsid w:val="003E3A19"/>
    <w:rsid w:val="003E4408"/>
    <w:rsid w:val="003E4717"/>
    <w:rsid w:val="003E4917"/>
    <w:rsid w:val="003E4CD3"/>
    <w:rsid w:val="003E5356"/>
    <w:rsid w:val="003E5362"/>
    <w:rsid w:val="003E5451"/>
    <w:rsid w:val="003E561A"/>
    <w:rsid w:val="003E572A"/>
    <w:rsid w:val="003E62D3"/>
    <w:rsid w:val="003E64BF"/>
    <w:rsid w:val="003E6616"/>
    <w:rsid w:val="003E6807"/>
    <w:rsid w:val="003E6861"/>
    <w:rsid w:val="003E6F5F"/>
    <w:rsid w:val="003E7419"/>
    <w:rsid w:val="003E7527"/>
    <w:rsid w:val="003E7B34"/>
    <w:rsid w:val="003E7B75"/>
    <w:rsid w:val="003E7DC9"/>
    <w:rsid w:val="003F0382"/>
    <w:rsid w:val="003F05E8"/>
    <w:rsid w:val="003F095B"/>
    <w:rsid w:val="003F168E"/>
    <w:rsid w:val="003F176A"/>
    <w:rsid w:val="003F1BD2"/>
    <w:rsid w:val="003F1D79"/>
    <w:rsid w:val="003F2892"/>
    <w:rsid w:val="003F2F9C"/>
    <w:rsid w:val="003F3456"/>
    <w:rsid w:val="003F34DA"/>
    <w:rsid w:val="003F3A0E"/>
    <w:rsid w:val="003F3D89"/>
    <w:rsid w:val="003F3F9A"/>
    <w:rsid w:val="003F4AC3"/>
    <w:rsid w:val="003F4B46"/>
    <w:rsid w:val="003F505C"/>
    <w:rsid w:val="003F5FFD"/>
    <w:rsid w:val="003F607B"/>
    <w:rsid w:val="003F626E"/>
    <w:rsid w:val="003F6636"/>
    <w:rsid w:val="003F67CD"/>
    <w:rsid w:val="003F6C0D"/>
    <w:rsid w:val="003F7134"/>
    <w:rsid w:val="003F751E"/>
    <w:rsid w:val="003F7A0C"/>
    <w:rsid w:val="003F7B1F"/>
    <w:rsid w:val="00400059"/>
    <w:rsid w:val="0040022A"/>
    <w:rsid w:val="0040088D"/>
    <w:rsid w:val="00400D83"/>
    <w:rsid w:val="00402BA1"/>
    <w:rsid w:val="00402C5E"/>
    <w:rsid w:val="00402CE2"/>
    <w:rsid w:val="0040355C"/>
    <w:rsid w:val="00403820"/>
    <w:rsid w:val="004039D7"/>
    <w:rsid w:val="004041B5"/>
    <w:rsid w:val="00404982"/>
    <w:rsid w:val="004049F6"/>
    <w:rsid w:val="00404AEF"/>
    <w:rsid w:val="00405515"/>
    <w:rsid w:val="00405C20"/>
    <w:rsid w:val="00406188"/>
    <w:rsid w:val="004065B9"/>
    <w:rsid w:val="004066D0"/>
    <w:rsid w:val="0040677D"/>
    <w:rsid w:val="00406E34"/>
    <w:rsid w:val="00406E37"/>
    <w:rsid w:val="00406F1A"/>
    <w:rsid w:val="00406F50"/>
    <w:rsid w:val="004074D8"/>
    <w:rsid w:val="00407604"/>
    <w:rsid w:val="004078B5"/>
    <w:rsid w:val="00407FB1"/>
    <w:rsid w:val="00407FBF"/>
    <w:rsid w:val="004102D2"/>
    <w:rsid w:val="004109F4"/>
    <w:rsid w:val="00410A2D"/>
    <w:rsid w:val="00410B68"/>
    <w:rsid w:val="00410C72"/>
    <w:rsid w:val="00410D92"/>
    <w:rsid w:val="0041169F"/>
    <w:rsid w:val="00411821"/>
    <w:rsid w:val="00411C40"/>
    <w:rsid w:val="00411C64"/>
    <w:rsid w:val="00411DA7"/>
    <w:rsid w:val="00412159"/>
    <w:rsid w:val="004122B0"/>
    <w:rsid w:val="00412341"/>
    <w:rsid w:val="00412709"/>
    <w:rsid w:val="00412CE6"/>
    <w:rsid w:val="004134AD"/>
    <w:rsid w:val="004145D9"/>
    <w:rsid w:val="004154A6"/>
    <w:rsid w:val="00415D1B"/>
    <w:rsid w:val="004160D1"/>
    <w:rsid w:val="00416365"/>
    <w:rsid w:val="00416C71"/>
    <w:rsid w:val="00416E3F"/>
    <w:rsid w:val="00416EAA"/>
    <w:rsid w:val="00416F7E"/>
    <w:rsid w:val="00416FFD"/>
    <w:rsid w:val="00417492"/>
    <w:rsid w:val="00417BA0"/>
    <w:rsid w:val="00417CD1"/>
    <w:rsid w:val="00417D5E"/>
    <w:rsid w:val="00417DB1"/>
    <w:rsid w:val="00420602"/>
    <w:rsid w:val="00420B1A"/>
    <w:rsid w:val="00420B36"/>
    <w:rsid w:val="00420D08"/>
    <w:rsid w:val="004213EF"/>
    <w:rsid w:val="004213F2"/>
    <w:rsid w:val="00421A0A"/>
    <w:rsid w:val="00421D50"/>
    <w:rsid w:val="0042229F"/>
    <w:rsid w:val="00422967"/>
    <w:rsid w:val="00422A52"/>
    <w:rsid w:val="00422E06"/>
    <w:rsid w:val="00422F81"/>
    <w:rsid w:val="00423588"/>
    <w:rsid w:val="0042361E"/>
    <w:rsid w:val="00423A6C"/>
    <w:rsid w:val="00424037"/>
    <w:rsid w:val="004245C9"/>
    <w:rsid w:val="004249E4"/>
    <w:rsid w:val="00424EA8"/>
    <w:rsid w:val="00424F03"/>
    <w:rsid w:val="004251BD"/>
    <w:rsid w:val="0042579D"/>
    <w:rsid w:val="004262A2"/>
    <w:rsid w:val="0042670D"/>
    <w:rsid w:val="00426EFE"/>
    <w:rsid w:val="00426F39"/>
    <w:rsid w:val="004270D1"/>
    <w:rsid w:val="004272CF"/>
    <w:rsid w:val="0042746E"/>
    <w:rsid w:val="00427C5C"/>
    <w:rsid w:val="00427F39"/>
    <w:rsid w:val="00430380"/>
    <w:rsid w:val="00430708"/>
    <w:rsid w:val="00430987"/>
    <w:rsid w:val="00430B91"/>
    <w:rsid w:val="00430CC1"/>
    <w:rsid w:val="00430F99"/>
    <w:rsid w:val="0043156A"/>
    <w:rsid w:val="004317D9"/>
    <w:rsid w:val="004318ED"/>
    <w:rsid w:val="00431D63"/>
    <w:rsid w:val="0043228F"/>
    <w:rsid w:val="004328CA"/>
    <w:rsid w:val="00433C35"/>
    <w:rsid w:val="00434319"/>
    <w:rsid w:val="00434409"/>
    <w:rsid w:val="00434494"/>
    <w:rsid w:val="00434F15"/>
    <w:rsid w:val="00435988"/>
    <w:rsid w:val="0043644D"/>
    <w:rsid w:val="00436DCE"/>
    <w:rsid w:val="00436EEC"/>
    <w:rsid w:val="00436F6A"/>
    <w:rsid w:val="00437073"/>
    <w:rsid w:val="00437681"/>
    <w:rsid w:val="0043777E"/>
    <w:rsid w:val="00437853"/>
    <w:rsid w:val="00437E67"/>
    <w:rsid w:val="00437F15"/>
    <w:rsid w:val="0044000C"/>
    <w:rsid w:val="00440452"/>
    <w:rsid w:val="00440BB4"/>
    <w:rsid w:val="00440D04"/>
    <w:rsid w:val="00440F27"/>
    <w:rsid w:val="00441942"/>
    <w:rsid w:val="00442045"/>
    <w:rsid w:val="00442053"/>
    <w:rsid w:val="0044291D"/>
    <w:rsid w:val="00442D98"/>
    <w:rsid w:val="0044320D"/>
    <w:rsid w:val="004433D9"/>
    <w:rsid w:val="00443891"/>
    <w:rsid w:val="00443ECD"/>
    <w:rsid w:val="00444320"/>
    <w:rsid w:val="004449D3"/>
    <w:rsid w:val="00444F03"/>
    <w:rsid w:val="00445583"/>
    <w:rsid w:val="0044574A"/>
    <w:rsid w:val="00445FDA"/>
    <w:rsid w:val="004463DE"/>
    <w:rsid w:val="0044659E"/>
    <w:rsid w:val="004500F6"/>
    <w:rsid w:val="00450DFF"/>
    <w:rsid w:val="004510DF"/>
    <w:rsid w:val="0045144C"/>
    <w:rsid w:val="00451688"/>
    <w:rsid w:val="00451A01"/>
    <w:rsid w:val="00452334"/>
    <w:rsid w:val="0045290D"/>
    <w:rsid w:val="0045317C"/>
    <w:rsid w:val="004535BC"/>
    <w:rsid w:val="00453F7C"/>
    <w:rsid w:val="0045466B"/>
    <w:rsid w:val="0045473B"/>
    <w:rsid w:val="00454C45"/>
    <w:rsid w:val="00454CA6"/>
    <w:rsid w:val="004550D9"/>
    <w:rsid w:val="00455577"/>
    <w:rsid w:val="004561DC"/>
    <w:rsid w:val="0045665A"/>
    <w:rsid w:val="00456A6A"/>
    <w:rsid w:val="00457556"/>
    <w:rsid w:val="00457952"/>
    <w:rsid w:val="00457B72"/>
    <w:rsid w:val="00457C13"/>
    <w:rsid w:val="004600F5"/>
    <w:rsid w:val="00460427"/>
    <w:rsid w:val="0046087B"/>
    <w:rsid w:val="004614A1"/>
    <w:rsid w:val="00461A0C"/>
    <w:rsid w:val="00461A66"/>
    <w:rsid w:val="00461C05"/>
    <w:rsid w:val="00461D1B"/>
    <w:rsid w:val="00462094"/>
    <w:rsid w:val="00463890"/>
    <w:rsid w:val="00463893"/>
    <w:rsid w:val="00464127"/>
    <w:rsid w:val="004646BF"/>
    <w:rsid w:val="0046489E"/>
    <w:rsid w:val="00465295"/>
    <w:rsid w:val="00465667"/>
    <w:rsid w:val="0046583D"/>
    <w:rsid w:val="00466D59"/>
    <w:rsid w:val="00466DA0"/>
    <w:rsid w:val="004671AE"/>
    <w:rsid w:val="0046750F"/>
    <w:rsid w:val="004676BF"/>
    <w:rsid w:val="00467D53"/>
    <w:rsid w:val="00470044"/>
    <w:rsid w:val="00470865"/>
    <w:rsid w:val="00470CD7"/>
    <w:rsid w:val="00470CEC"/>
    <w:rsid w:val="0047120D"/>
    <w:rsid w:val="00471BA9"/>
    <w:rsid w:val="0047211F"/>
    <w:rsid w:val="00472610"/>
    <w:rsid w:val="004727C3"/>
    <w:rsid w:val="004732AE"/>
    <w:rsid w:val="004734D0"/>
    <w:rsid w:val="0047356B"/>
    <w:rsid w:val="0047357B"/>
    <w:rsid w:val="004739B1"/>
    <w:rsid w:val="00473B2B"/>
    <w:rsid w:val="00473C79"/>
    <w:rsid w:val="004741E5"/>
    <w:rsid w:val="00474663"/>
    <w:rsid w:val="004747D1"/>
    <w:rsid w:val="004750B2"/>
    <w:rsid w:val="00475299"/>
    <w:rsid w:val="004752AD"/>
    <w:rsid w:val="00475EE1"/>
    <w:rsid w:val="00475FC5"/>
    <w:rsid w:val="004761F1"/>
    <w:rsid w:val="00476A8E"/>
    <w:rsid w:val="00476F40"/>
    <w:rsid w:val="004771FC"/>
    <w:rsid w:val="004775B6"/>
    <w:rsid w:val="00477726"/>
    <w:rsid w:val="00477BCE"/>
    <w:rsid w:val="00477C99"/>
    <w:rsid w:val="00477D16"/>
    <w:rsid w:val="00477DBD"/>
    <w:rsid w:val="00477EF1"/>
    <w:rsid w:val="00480B04"/>
    <w:rsid w:val="00480BE7"/>
    <w:rsid w:val="0048127B"/>
    <w:rsid w:val="0048155A"/>
    <w:rsid w:val="004815F3"/>
    <w:rsid w:val="00481B94"/>
    <w:rsid w:val="00482050"/>
    <w:rsid w:val="0048290F"/>
    <w:rsid w:val="00482A69"/>
    <w:rsid w:val="00482BF4"/>
    <w:rsid w:val="0048333D"/>
    <w:rsid w:val="004834EF"/>
    <w:rsid w:val="00483783"/>
    <w:rsid w:val="00483CF9"/>
    <w:rsid w:val="0048483F"/>
    <w:rsid w:val="0048485E"/>
    <w:rsid w:val="00485159"/>
    <w:rsid w:val="00485E32"/>
    <w:rsid w:val="00486014"/>
    <w:rsid w:val="004860D0"/>
    <w:rsid w:val="004860ED"/>
    <w:rsid w:val="00486108"/>
    <w:rsid w:val="0048619A"/>
    <w:rsid w:val="0048619D"/>
    <w:rsid w:val="00486731"/>
    <w:rsid w:val="00486806"/>
    <w:rsid w:val="00486EEC"/>
    <w:rsid w:val="004872C0"/>
    <w:rsid w:val="004873EA"/>
    <w:rsid w:val="0048758B"/>
    <w:rsid w:val="00487E89"/>
    <w:rsid w:val="00487EEC"/>
    <w:rsid w:val="00490AA1"/>
    <w:rsid w:val="00490E44"/>
    <w:rsid w:val="00491F0D"/>
    <w:rsid w:val="0049232B"/>
    <w:rsid w:val="004928C3"/>
    <w:rsid w:val="00492972"/>
    <w:rsid w:val="00492C4A"/>
    <w:rsid w:val="0049355C"/>
    <w:rsid w:val="00493931"/>
    <w:rsid w:val="00495014"/>
    <w:rsid w:val="00495353"/>
    <w:rsid w:val="00495ED7"/>
    <w:rsid w:val="00496331"/>
    <w:rsid w:val="0049675A"/>
    <w:rsid w:val="0049692F"/>
    <w:rsid w:val="00496A5D"/>
    <w:rsid w:val="0049765D"/>
    <w:rsid w:val="00497AA9"/>
    <w:rsid w:val="00497D64"/>
    <w:rsid w:val="004A0220"/>
    <w:rsid w:val="004A051F"/>
    <w:rsid w:val="004A0C36"/>
    <w:rsid w:val="004A112C"/>
    <w:rsid w:val="004A1405"/>
    <w:rsid w:val="004A18B2"/>
    <w:rsid w:val="004A1A09"/>
    <w:rsid w:val="004A1B0C"/>
    <w:rsid w:val="004A1FEB"/>
    <w:rsid w:val="004A212A"/>
    <w:rsid w:val="004A22F7"/>
    <w:rsid w:val="004A4105"/>
    <w:rsid w:val="004A425B"/>
    <w:rsid w:val="004A4333"/>
    <w:rsid w:val="004A4994"/>
    <w:rsid w:val="004A5012"/>
    <w:rsid w:val="004A50DC"/>
    <w:rsid w:val="004A54C4"/>
    <w:rsid w:val="004A56DA"/>
    <w:rsid w:val="004A57EF"/>
    <w:rsid w:val="004A5A14"/>
    <w:rsid w:val="004A5BEA"/>
    <w:rsid w:val="004A6062"/>
    <w:rsid w:val="004A65F1"/>
    <w:rsid w:val="004A66E0"/>
    <w:rsid w:val="004A6CE3"/>
    <w:rsid w:val="004A6EC9"/>
    <w:rsid w:val="004A785F"/>
    <w:rsid w:val="004A7B16"/>
    <w:rsid w:val="004A7B4A"/>
    <w:rsid w:val="004A7F80"/>
    <w:rsid w:val="004B0FA4"/>
    <w:rsid w:val="004B10D5"/>
    <w:rsid w:val="004B1469"/>
    <w:rsid w:val="004B1807"/>
    <w:rsid w:val="004B2259"/>
    <w:rsid w:val="004B24C6"/>
    <w:rsid w:val="004B38D2"/>
    <w:rsid w:val="004B3953"/>
    <w:rsid w:val="004B39A5"/>
    <w:rsid w:val="004B3D8E"/>
    <w:rsid w:val="004B43FC"/>
    <w:rsid w:val="004B4930"/>
    <w:rsid w:val="004B49AC"/>
    <w:rsid w:val="004B4C39"/>
    <w:rsid w:val="004B50FE"/>
    <w:rsid w:val="004B553D"/>
    <w:rsid w:val="004B57CA"/>
    <w:rsid w:val="004B599E"/>
    <w:rsid w:val="004B63A2"/>
    <w:rsid w:val="004B6881"/>
    <w:rsid w:val="004B6EB0"/>
    <w:rsid w:val="004B6F17"/>
    <w:rsid w:val="004B71D8"/>
    <w:rsid w:val="004B7619"/>
    <w:rsid w:val="004B766C"/>
    <w:rsid w:val="004B7800"/>
    <w:rsid w:val="004B7D9F"/>
    <w:rsid w:val="004B7FCB"/>
    <w:rsid w:val="004C073F"/>
    <w:rsid w:val="004C08AD"/>
    <w:rsid w:val="004C0FFB"/>
    <w:rsid w:val="004C10FE"/>
    <w:rsid w:val="004C1137"/>
    <w:rsid w:val="004C1650"/>
    <w:rsid w:val="004C18EF"/>
    <w:rsid w:val="004C1BAD"/>
    <w:rsid w:val="004C23A7"/>
    <w:rsid w:val="004C2453"/>
    <w:rsid w:val="004C24B8"/>
    <w:rsid w:val="004C2AB1"/>
    <w:rsid w:val="004C2E26"/>
    <w:rsid w:val="004C3298"/>
    <w:rsid w:val="004C32F5"/>
    <w:rsid w:val="004C34F9"/>
    <w:rsid w:val="004C3783"/>
    <w:rsid w:val="004C3E80"/>
    <w:rsid w:val="004C42CB"/>
    <w:rsid w:val="004C46C5"/>
    <w:rsid w:val="004C46E9"/>
    <w:rsid w:val="004C49DC"/>
    <w:rsid w:val="004C566A"/>
    <w:rsid w:val="004C56E7"/>
    <w:rsid w:val="004C5834"/>
    <w:rsid w:val="004C5ACA"/>
    <w:rsid w:val="004C63A2"/>
    <w:rsid w:val="004C644D"/>
    <w:rsid w:val="004C6503"/>
    <w:rsid w:val="004C6562"/>
    <w:rsid w:val="004C68AF"/>
    <w:rsid w:val="004C6A36"/>
    <w:rsid w:val="004C7BC5"/>
    <w:rsid w:val="004C7FDC"/>
    <w:rsid w:val="004D0014"/>
    <w:rsid w:val="004D0015"/>
    <w:rsid w:val="004D005E"/>
    <w:rsid w:val="004D0436"/>
    <w:rsid w:val="004D1017"/>
    <w:rsid w:val="004D12B0"/>
    <w:rsid w:val="004D15B3"/>
    <w:rsid w:val="004D1613"/>
    <w:rsid w:val="004D26CF"/>
    <w:rsid w:val="004D2829"/>
    <w:rsid w:val="004D30A2"/>
    <w:rsid w:val="004D3561"/>
    <w:rsid w:val="004D3969"/>
    <w:rsid w:val="004D44FD"/>
    <w:rsid w:val="004D497E"/>
    <w:rsid w:val="004D4EE5"/>
    <w:rsid w:val="004D5347"/>
    <w:rsid w:val="004D54CD"/>
    <w:rsid w:val="004D5EC9"/>
    <w:rsid w:val="004D641D"/>
    <w:rsid w:val="004D67D1"/>
    <w:rsid w:val="004D6A7E"/>
    <w:rsid w:val="004D7BB9"/>
    <w:rsid w:val="004E0513"/>
    <w:rsid w:val="004E12B5"/>
    <w:rsid w:val="004E150D"/>
    <w:rsid w:val="004E1AB6"/>
    <w:rsid w:val="004E2796"/>
    <w:rsid w:val="004E2A87"/>
    <w:rsid w:val="004E2CF2"/>
    <w:rsid w:val="004E2CFC"/>
    <w:rsid w:val="004E2F84"/>
    <w:rsid w:val="004E32C6"/>
    <w:rsid w:val="004E39A1"/>
    <w:rsid w:val="004E4148"/>
    <w:rsid w:val="004E43DE"/>
    <w:rsid w:val="004E46A2"/>
    <w:rsid w:val="004E478F"/>
    <w:rsid w:val="004E4938"/>
    <w:rsid w:val="004E567B"/>
    <w:rsid w:val="004E56C5"/>
    <w:rsid w:val="004E573D"/>
    <w:rsid w:val="004E5DF1"/>
    <w:rsid w:val="004E65C8"/>
    <w:rsid w:val="004E6910"/>
    <w:rsid w:val="004E6A50"/>
    <w:rsid w:val="004E7AA9"/>
    <w:rsid w:val="004E7AEE"/>
    <w:rsid w:val="004E7C91"/>
    <w:rsid w:val="004F00F3"/>
    <w:rsid w:val="004F0763"/>
    <w:rsid w:val="004F0D2A"/>
    <w:rsid w:val="004F1016"/>
    <w:rsid w:val="004F104F"/>
    <w:rsid w:val="004F11C7"/>
    <w:rsid w:val="004F13CE"/>
    <w:rsid w:val="004F1761"/>
    <w:rsid w:val="004F1A63"/>
    <w:rsid w:val="004F1A75"/>
    <w:rsid w:val="004F1A8A"/>
    <w:rsid w:val="004F1D32"/>
    <w:rsid w:val="004F1DAF"/>
    <w:rsid w:val="004F34C3"/>
    <w:rsid w:val="004F3733"/>
    <w:rsid w:val="004F42A0"/>
    <w:rsid w:val="004F42B0"/>
    <w:rsid w:val="004F4B20"/>
    <w:rsid w:val="004F5181"/>
    <w:rsid w:val="004F55BE"/>
    <w:rsid w:val="004F55DC"/>
    <w:rsid w:val="004F63EE"/>
    <w:rsid w:val="004F64CD"/>
    <w:rsid w:val="004F6721"/>
    <w:rsid w:val="004F6A13"/>
    <w:rsid w:val="004F6AC4"/>
    <w:rsid w:val="004F7C99"/>
    <w:rsid w:val="0050048A"/>
    <w:rsid w:val="00500B77"/>
    <w:rsid w:val="00500D2D"/>
    <w:rsid w:val="00501161"/>
    <w:rsid w:val="0050177C"/>
    <w:rsid w:val="00501D7F"/>
    <w:rsid w:val="00501DB3"/>
    <w:rsid w:val="00502489"/>
    <w:rsid w:val="0050292E"/>
    <w:rsid w:val="0050318B"/>
    <w:rsid w:val="005031BB"/>
    <w:rsid w:val="005032FC"/>
    <w:rsid w:val="00503949"/>
    <w:rsid w:val="00504175"/>
    <w:rsid w:val="005046B5"/>
    <w:rsid w:val="00504B83"/>
    <w:rsid w:val="0050585C"/>
    <w:rsid w:val="00505C3A"/>
    <w:rsid w:val="00506199"/>
    <w:rsid w:val="00506842"/>
    <w:rsid w:val="00506994"/>
    <w:rsid w:val="00506D48"/>
    <w:rsid w:val="00507022"/>
    <w:rsid w:val="00507076"/>
    <w:rsid w:val="005070C4"/>
    <w:rsid w:val="00507287"/>
    <w:rsid w:val="005074B4"/>
    <w:rsid w:val="00510442"/>
    <w:rsid w:val="0051085A"/>
    <w:rsid w:val="00510907"/>
    <w:rsid w:val="00511002"/>
    <w:rsid w:val="005113F0"/>
    <w:rsid w:val="005123F0"/>
    <w:rsid w:val="00512521"/>
    <w:rsid w:val="0051305B"/>
    <w:rsid w:val="00513100"/>
    <w:rsid w:val="005131A6"/>
    <w:rsid w:val="00513763"/>
    <w:rsid w:val="00514671"/>
    <w:rsid w:val="005149E9"/>
    <w:rsid w:val="00514D66"/>
    <w:rsid w:val="00515119"/>
    <w:rsid w:val="00515633"/>
    <w:rsid w:val="00515A7E"/>
    <w:rsid w:val="00515C73"/>
    <w:rsid w:val="00516398"/>
    <w:rsid w:val="00517017"/>
    <w:rsid w:val="00517464"/>
    <w:rsid w:val="005174E6"/>
    <w:rsid w:val="00517557"/>
    <w:rsid w:val="005179EA"/>
    <w:rsid w:val="00517BB1"/>
    <w:rsid w:val="00517BFC"/>
    <w:rsid w:val="0052061E"/>
    <w:rsid w:val="00520702"/>
    <w:rsid w:val="0052085D"/>
    <w:rsid w:val="00520EE7"/>
    <w:rsid w:val="005211CF"/>
    <w:rsid w:val="0052145A"/>
    <w:rsid w:val="00521920"/>
    <w:rsid w:val="00521F17"/>
    <w:rsid w:val="00521F1A"/>
    <w:rsid w:val="00522480"/>
    <w:rsid w:val="0052249B"/>
    <w:rsid w:val="005227EE"/>
    <w:rsid w:val="00522C77"/>
    <w:rsid w:val="005238A6"/>
    <w:rsid w:val="00523C2B"/>
    <w:rsid w:val="005246F1"/>
    <w:rsid w:val="0052518D"/>
    <w:rsid w:val="0052525C"/>
    <w:rsid w:val="005256FE"/>
    <w:rsid w:val="00525748"/>
    <w:rsid w:val="005258CC"/>
    <w:rsid w:val="00525A42"/>
    <w:rsid w:val="00525E52"/>
    <w:rsid w:val="005260B4"/>
    <w:rsid w:val="0052613B"/>
    <w:rsid w:val="005269D0"/>
    <w:rsid w:val="00526D15"/>
    <w:rsid w:val="00526DEC"/>
    <w:rsid w:val="0052729F"/>
    <w:rsid w:val="00527753"/>
    <w:rsid w:val="00527D82"/>
    <w:rsid w:val="00530059"/>
    <w:rsid w:val="005302A3"/>
    <w:rsid w:val="005304C1"/>
    <w:rsid w:val="00530CEA"/>
    <w:rsid w:val="00530E47"/>
    <w:rsid w:val="00530EB7"/>
    <w:rsid w:val="0053171A"/>
    <w:rsid w:val="00531D79"/>
    <w:rsid w:val="00531F1D"/>
    <w:rsid w:val="00532163"/>
    <w:rsid w:val="005322B6"/>
    <w:rsid w:val="005322DF"/>
    <w:rsid w:val="005325D4"/>
    <w:rsid w:val="0053266F"/>
    <w:rsid w:val="0053292C"/>
    <w:rsid w:val="005331DD"/>
    <w:rsid w:val="00533B2E"/>
    <w:rsid w:val="005342DA"/>
    <w:rsid w:val="005344C9"/>
    <w:rsid w:val="005352E3"/>
    <w:rsid w:val="005353A9"/>
    <w:rsid w:val="00535ED3"/>
    <w:rsid w:val="0053619C"/>
    <w:rsid w:val="0053626F"/>
    <w:rsid w:val="0053645B"/>
    <w:rsid w:val="00536830"/>
    <w:rsid w:val="00536BE3"/>
    <w:rsid w:val="00540497"/>
    <w:rsid w:val="00540C1A"/>
    <w:rsid w:val="00540D6F"/>
    <w:rsid w:val="00540DF4"/>
    <w:rsid w:val="0054112D"/>
    <w:rsid w:val="00541240"/>
    <w:rsid w:val="005423FA"/>
    <w:rsid w:val="00542703"/>
    <w:rsid w:val="005428A0"/>
    <w:rsid w:val="00542D10"/>
    <w:rsid w:val="00542E63"/>
    <w:rsid w:val="0054316D"/>
    <w:rsid w:val="00543492"/>
    <w:rsid w:val="00543630"/>
    <w:rsid w:val="00543C77"/>
    <w:rsid w:val="00543F0E"/>
    <w:rsid w:val="005444AC"/>
    <w:rsid w:val="005444C8"/>
    <w:rsid w:val="005446A9"/>
    <w:rsid w:val="005453DB"/>
    <w:rsid w:val="005457AA"/>
    <w:rsid w:val="005459A2"/>
    <w:rsid w:val="00545D08"/>
    <w:rsid w:val="0054618F"/>
    <w:rsid w:val="005461A1"/>
    <w:rsid w:val="00546574"/>
    <w:rsid w:val="00546CEB"/>
    <w:rsid w:val="00546D6C"/>
    <w:rsid w:val="00547CB0"/>
    <w:rsid w:val="00547EC3"/>
    <w:rsid w:val="005501CF"/>
    <w:rsid w:val="00550640"/>
    <w:rsid w:val="005508FC"/>
    <w:rsid w:val="00550D66"/>
    <w:rsid w:val="005521DC"/>
    <w:rsid w:val="005531CC"/>
    <w:rsid w:val="005536AD"/>
    <w:rsid w:val="0055439B"/>
    <w:rsid w:val="00554476"/>
    <w:rsid w:val="00554722"/>
    <w:rsid w:val="0055582F"/>
    <w:rsid w:val="0055596A"/>
    <w:rsid w:val="00556BA8"/>
    <w:rsid w:val="00556E7F"/>
    <w:rsid w:val="00557378"/>
    <w:rsid w:val="00557384"/>
    <w:rsid w:val="0055760B"/>
    <w:rsid w:val="00557627"/>
    <w:rsid w:val="005576F0"/>
    <w:rsid w:val="00557881"/>
    <w:rsid w:val="005579C3"/>
    <w:rsid w:val="00557F8D"/>
    <w:rsid w:val="005605A3"/>
    <w:rsid w:val="005615C1"/>
    <w:rsid w:val="005619DB"/>
    <w:rsid w:val="00562127"/>
    <w:rsid w:val="00562173"/>
    <w:rsid w:val="005626F4"/>
    <w:rsid w:val="00562887"/>
    <w:rsid w:val="00562934"/>
    <w:rsid w:val="00562D5D"/>
    <w:rsid w:val="00562D78"/>
    <w:rsid w:val="005630BE"/>
    <w:rsid w:val="00563507"/>
    <w:rsid w:val="00563573"/>
    <w:rsid w:val="005637DE"/>
    <w:rsid w:val="00564307"/>
    <w:rsid w:val="0056436D"/>
    <w:rsid w:val="0056467F"/>
    <w:rsid w:val="005648CD"/>
    <w:rsid w:val="005652C8"/>
    <w:rsid w:val="005652E2"/>
    <w:rsid w:val="00565450"/>
    <w:rsid w:val="005659AE"/>
    <w:rsid w:val="00566127"/>
    <w:rsid w:val="005662E8"/>
    <w:rsid w:val="00566666"/>
    <w:rsid w:val="00566866"/>
    <w:rsid w:val="00567022"/>
    <w:rsid w:val="0056724B"/>
    <w:rsid w:val="00567503"/>
    <w:rsid w:val="0057082A"/>
    <w:rsid w:val="00570D21"/>
    <w:rsid w:val="005714BA"/>
    <w:rsid w:val="00571788"/>
    <w:rsid w:val="00571BB9"/>
    <w:rsid w:val="00571CC9"/>
    <w:rsid w:val="00571E3C"/>
    <w:rsid w:val="0057236C"/>
    <w:rsid w:val="005725B2"/>
    <w:rsid w:val="00573FBC"/>
    <w:rsid w:val="0057427E"/>
    <w:rsid w:val="005743D1"/>
    <w:rsid w:val="00574650"/>
    <w:rsid w:val="005746F4"/>
    <w:rsid w:val="00574B1B"/>
    <w:rsid w:val="00574C0F"/>
    <w:rsid w:val="00574D2E"/>
    <w:rsid w:val="00575003"/>
    <w:rsid w:val="005753CB"/>
    <w:rsid w:val="005764EC"/>
    <w:rsid w:val="00576A02"/>
    <w:rsid w:val="00577368"/>
    <w:rsid w:val="0057748F"/>
    <w:rsid w:val="00577E10"/>
    <w:rsid w:val="00580245"/>
    <w:rsid w:val="005804C9"/>
    <w:rsid w:val="0058061F"/>
    <w:rsid w:val="00580986"/>
    <w:rsid w:val="00580FD2"/>
    <w:rsid w:val="005812C3"/>
    <w:rsid w:val="005812EE"/>
    <w:rsid w:val="005813DC"/>
    <w:rsid w:val="005832E9"/>
    <w:rsid w:val="0058375B"/>
    <w:rsid w:val="00583A39"/>
    <w:rsid w:val="00583D04"/>
    <w:rsid w:val="005843EA"/>
    <w:rsid w:val="0058466A"/>
    <w:rsid w:val="00584952"/>
    <w:rsid w:val="00584DAA"/>
    <w:rsid w:val="00585719"/>
    <w:rsid w:val="0058588A"/>
    <w:rsid w:val="005859B1"/>
    <w:rsid w:val="00585D7F"/>
    <w:rsid w:val="00585DFB"/>
    <w:rsid w:val="005860C7"/>
    <w:rsid w:val="0058647F"/>
    <w:rsid w:val="00586839"/>
    <w:rsid w:val="00586D6B"/>
    <w:rsid w:val="00586F46"/>
    <w:rsid w:val="0059068B"/>
    <w:rsid w:val="00590C0A"/>
    <w:rsid w:val="00590FEF"/>
    <w:rsid w:val="0059184A"/>
    <w:rsid w:val="00591C89"/>
    <w:rsid w:val="0059254B"/>
    <w:rsid w:val="00592B31"/>
    <w:rsid w:val="005938A2"/>
    <w:rsid w:val="00593A16"/>
    <w:rsid w:val="00593C4C"/>
    <w:rsid w:val="00593EAB"/>
    <w:rsid w:val="0059462C"/>
    <w:rsid w:val="005948F1"/>
    <w:rsid w:val="00594B2D"/>
    <w:rsid w:val="00595240"/>
    <w:rsid w:val="00595526"/>
    <w:rsid w:val="00595E37"/>
    <w:rsid w:val="005960FA"/>
    <w:rsid w:val="00596578"/>
    <w:rsid w:val="005967DE"/>
    <w:rsid w:val="005967FB"/>
    <w:rsid w:val="00596A8C"/>
    <w:rsid w:val="005971E3"/>
    <w:rsid w:val="005972CF"/>
    <w:rsid w:val="005973B6"/>
    <w:rsid w:val="005A03A6"/>
    <w:rsid w:val="005A04EF"/>
    <w:rsid w:val="005A0A5B"/>
    <w:rsid w:val="005A1625"/>
    <w:rsid w:val="005A1859"/>
    <w:rsid w:val="005A1AA7"/>
    <w:rsid w:val="005A1E6E"/>
    <w:rsid w:val="005A2085"/>
    <w:rsid w:val="005A26E2"/>
    <w:rsid w:val="005A2D71"/>
    <w:rsid w:val="005A3AF6"/>
    <w:rsid w:val="005A429F"/>
    <w:rsid w:val="005A4D3E"/>
    <w:rsid w:val="005A4EC1"/>
    <w:rsid w:val="005A54BA"/>
    <w:rsid w:val="005A5C54"/>
    <w:rsid w:val="005A659F"/>
    <w:rsid w:val="005A6641"/>
    <w:rsid w:val="005A6AA5"/>
    <w:rsid w:val="005A6BF0"/>
    <w:rsid w:val="005A6C46"/>
    <w:rsid w:val="005A771F"/>
    <w:rsid w:val="005A783C"/>
    <w:rsid w:val="005A797D"/>
    <w:rsid w:val="005A7B63"/>
    <w:rsid w:val="005B12DF"/>
    <w:rsid w:val="005B140E"/>
    <w:rsid w:val="005B1EBC"/>
    <w:rsid w:val="005B2274"/>
    <w:rsid w:val="005B2D98"/>
    <w:rsid w:val="005B2EEB"/>
    <w:rsid w:val="005B2F3C"/>
    <w:rsid w:val="005B2FBD"/>
    <w:rsid w:val="005B3120"/>
    <w:rsid w:val="005B3842"/>
    <w:rsid w:val="005B42BB"/>
    <w:rsid w:val="005B471A"/>
    <w:rsid w:val="005B4936"/>
    <w:rsid w:val="005B56D9"/>
    <w:rsid w:val="005B5BF2"/>
    <w:rsid w:val="005B67FA"/>
    <w:rsid w:val="005B69FD"/>
    <w:rsid w:val="005B714A"/>
    <w:rsid w:val="005B75D0"/>
    <w:rsid w:val="005B7836"/>
    <w:rsid w:val="005C0377"/>
    <w:rsid w:val="005C0FEA"/>
    <w:rsid w:val="005C1258"/>
    <w:rsid w:val="005C1D93"/>
    <w:rsid w:val="005C2218"/>
    <w:rsid w:val="005C231E"/>
    <w:rsid w:val="005C243B"/>
    <w:rsid w:val="005C2DFE"/>
    <w:rsid w:val="005C351C"/>
    <w:rsid w:val="005C3659"/>
    <w:rsid w:val="005C3A41"/>
    <w:rsid w:val="005C3C82"/>
    <w:rsid w:val="005C3DCA"/>
    <w:rsid w:val="005C6408"/>
    <w:rsid w:val="005C7324"/>
    <w:rsid w:val="005C77C1"/>
    <w:rsid w:val="005C7EA2"/>
    <w:rsid w:val="005D012B"/>
    <w:rsid w:val="005D0241"/>
    <w:rsid w:val="005D04AE"/>
    <w:rsid w:val="005D0FD2"/>
    <w:rsid w:val="005D14AD"/>
    <w:rsid w:val="005D150C"/>
    <w:rsid w:val="005D1DD8"/>
    <w:rsid w:val="005D23DD"/>
    <w:rsid w:val="005D2408"/>
    <w:rsid w:val="005D28E6"/>
    <w:rsid w:val="005D2F79"/>
    <w:rsid w:val="005D31C8"/>
    <w:rsid w:val="005D341B"/>
    <w:rsid w:val="005D3EEC"/>
    <w:rsid w:val="005D4194"/>
    <w:rsid w:val="005D4545"/>
    <w:rsid w:val="005D4A65"/>
    <w:rsid w:val="005D4FFC"/>
    <w:rsid w:val="005D5F59"/>
    <w:rsid w:val="005D5FBD"/>
    <w:rsid w:val="005D6394"/>
    <w:rsid w:val="005D6923"/>
    <w:rsid w:val="005D6C5C"/>
    <w:rsid w:val="005D6D0C"/>
    <w:rsid w:val="005D705D"/>
    <w:rsid w:val="005D7788"/>
    <w:rsid w:val="005D7873"/>
    <w:rsid w:val="005D7A64"/>
    <w:rsid w:val="005D7B86"/>
    <w:rsid w:val="005D7F90"/>
    <w:rsid w:val="005E0433"/>
    <w:rsid w:val="005E0E31"/>
    <w:rsid w:val="005E1560"/>
    <w:rsid w:val="005E1C93"/>
    <w:rsid w:val="005E1F24"/>
    <w:rsid w:val="005E212D"/>
    <w:rsid w:val="005E29F0"/>
    <w:rsid w:val="005E2D2D"/>
    <w:rsid w:val="005E3170"/>
    <w:rsid w:val="005E32CD"/>
    <w:rsid w:val="005E3BC9"/>
    <w:rsid w:val="005E3CEF"/>
    <w:rsid w:val="005E3E06"/>
    <w:rsid w:val="005E4143"/>
    <w:rsid w:val="005E4369"/>
    <w:rsid w:val="005E46AD"/>
    <w:rsid w:val="005E5145"/>
    <w:rsid w:val="005E5231"/>
    <w:rsid w:val="005E5C7D"/>
    <w:rsid w:val="005E5DF4"/>
    <w:rsid w:val="005E62C7"/>
    <w:rsid w:val="005E668B"/>
    <w:rsid w:val="005E6834"/>
    <w:rsid w:val="005E70E3"/>
    <w:rsid w:val="005E721A"/>
    <w:rsid w:val="005E7643"/>
    <w:rsid w:val="005E7811"/>
    <w:rsid w:val="005E7B3B"/>
    <w:rsid w:val="005F017C"/>
    <w:rsid w:val="005F04C2"/>
    <w:rsid w:val="005F0631"/>
    <w:rsid w:val="005F0688"/>
    <w:rsid w:val="005F0AB2"/>
    <w:rsid w:val="005F0C11"/>
    <w:rsid w:val="005F0F4B"/>
    <w:rsid w:val="005F151C"/>
    <w:rsid w:val="005F15F2"/>
    <w:rsid w:val="005F2727"/>
    <w:rsid w:val="005F2B2D"/>
    <w:rsid w:val="005F2E91"/>
    <w:rsid w:val="005F360E"/>
    <w:rsid w:val="005F432F"/>
    <w:rsid w:val="005F480B"/>
    <w:rsid w:val="005F48CE"/>
    <w:rsid w:val="005F4933"/>
    <w:rsid w:val="005F4B01"/>
    <w:rsid w:val="005F4BB0"/>
    <w:rsid w:val="005F4CE7"/>
    <w:rsid w:val="005F53E7"/>
    <w:rsid w:val="005F5FA5"/>
    <w:rsid w:val="005F60FF"/>
    <w:rsid w:val="005F6409"/>
    <w:rsid w:val="005F6914"/>
    <w:rsid w:val="005F6B4F"/>
    <w:rsid w:val="005F6C58"/>
    <w:rsid w:val="005F6FBF"/>
    <w:rsid w:val="005F7575"/>
    <w:rsid w:val="005F7822"/>
    <w:rsid w:val="005F7E35"/>
    <w:rsid w:val="00600C70"/>
    <w:rsid w:val="006019EE"/>
    <w:rsid w:val="00601BA4"/>
    <w:rsid w:val="00601DF8"/>
    <w:rsid w:val="00601EA6"/>
    <w:rsid w:val="0060220F"/>
    <w:rsid w:val="006023A1"/>
    <w:rsid w:val="0060252F"/>
    <w:rsid w:val="00602B63"/>
    <w:rsid w:val="00603201"/>
    <w:rsid w:val="00603389"/>
    <w:rsid w:val="00603910"/>
    <w:rsid w:val="00603B16"/>
    <w:rsid w:val="00603BC6"/>
    <w:rsid w:val="00604007"/>
    <w:rsid w:val="006040D1"/>
    <w:rsid w:val="00604205"/>
    <w:rsid w:val="0060424D"/>
    <w:rsid w:val="006047BF"/>
    <w:rsid w:val="00604F7E"/>
    <w:rsid w:val="00604FF0"/>
    <w:rsid w:val="00605264"/>
    <w:rsid w:val="006054B8"/>
    <w:rsid w:val="00606040"/>
    <w:rsid w:val="006060B7"/>
    <w:rsid w:val="006060F4"/>
    <w:rsid w:val="00606C12"/>
    <w:rsid w:val="00607465"/>
    <w:rsid w:val="00607C2B"/>
    <w:rsid w:val="00607DA3"/>
    <w:rsid w:val="006100EA"/>
    <w:rsid w:val="006100FF"/>
    <w:rsid w:val="0061011B"/>
    <w:rsid w:val="006103F5"/>
    <w:rsid w:val="00611035"/>
    <w:rsid w:val="00611711"/>
    <w:rsid w:val="00611A0A"/>
    <w:rsid w:val="006128AF"/>
    <w:rsid w:val="006129F1"/>
    <w:rsid w:val="00612CE8"/>
    <w:rsid w:val="00612F84"/>
    <w:rsid w:val="006130E8"/>
    <w:rsid w:val="00613399"/>
    <w:rsid w:val="00613D03"/>
    <w:rsid w:val="006140E7"/>
    <w:rsid w:val="006141FF"/>
    <w:rsid w:val="00614BD7"/>
    <w:rsid w:val="00615A78"/>
    <w:rsid w:val="006166C1"/>
    <w:rsid w:val="00616BD3"/>
    <w:rsid w:val="00617454"/>
    <w:rsid w:val="00617A13"/>
    <w:rsid w:val="00617D5B"/>
    <w:rsid w:val="0062081D"/>
    <w:rsid w:val="00620870"/>
    <w:rsid w:val="00620C9E"/>
    <w:rsid w:val="00621102"/>
    <w:rsid w:val="00621261"/>
    <w:rsid w:val="0062156B"/>
    <w:rsid w:val="006217FE"/>
    <w:rsid w:val="006218FE"/>
    <w:rsid w:val="00622039"/>
    <w:rsid w:val="0062256A"/>
    <w:rsid w:val="006228D8"/>
    <w:rsid w:val="006233B2"/>
    <w:rsid w:val="006235D1"/>
    <w:rsid w:val="00623607"/>
    <w:rsid w:val="00623753"/>
    <w:rsid w:val="00623889"/>
    <w:rsid w:val="00623C38"/>
    <w:rsid w:val="00623FAD"/>
    <w:rsid w:val="0062401C"/>
    <w:rsid w:val="00624290"/>
    <w:rsid w:val="00624493"/>
    <w:rsid w:val="006247AC"/>
    <w:rsid w:val="00624EA9"/>
    <w:rsid w:val="00625501"/>
    <w:rsid w:val="00625ABA"/>
    <w:rsid w:val="00625DDA"/>
    <w:rsid w:val="00625EAF"/>
    <w:rsid w:val="00627AD5"/>
    <w:rsid w:val="00630326"/>
    <w:rsid w:val="0063067B"/>
    <w:rsid w:val="0063070D"/>
    <w:rsid w:val="00630C93"/>
    <w:rsid w:val="00630FCD"/>
    <w:rsid w:val="006311EE"/>
    <w:rsid w:val="006316C2"/>
    <w:rsid w:val="00631E1A"/>
    <w:rsid w:val="00632C31"/>
    <w:rsid w:val="0063310D"/>
    <w:rsid w:val="0063352D"/>
    <w:rsid w:val="00633840"/>
    <w:rsid w:val="00633DFA"/>
    <w:rsid w:val="00633F8B"/>
    <w:rsid w:val="006340FE"/>
    <w:rsid w:val="00634114"/>
    <w:rsid w:val="00634142"/>
    <w:rsid w:val="006343DE"/>
    <w:rsid w:val="00634467"/>
    <w:rsid w:val="00634747"/>
    <w:rsid w:val="006348CB"/>
    <w:rsid w:val="00634AA3"/>
    <w:rsid w:val="00634C82"/>
    <w:rsid w:val="00634F23"/>
    <w:rsid w:val="0063589A"/>
    <w:rsid w:val="00635FDC"/>
    <w:rsid w:val="00635FFA"/>
    <w:rsid w:val="00636174"/>
    <w:rsid w:val="0063625C"/>
    <w:rsid w:val="00636D50"/>
    <w:rsid w:val="00637074"/>
    <w:rsid w:val="0063722A"/>
    <w:rsid w:val="00640099"/>
    <w:rsid w:val="006400C5"/>
    <w:rsid w:val="0064053B"/>
    <w:rsid w:val="00640CCE"/>
    <w:rsid w:val="00640D63"/>
    <w:rsid w:val="00641350"/>
    <w:rsid w:val="00641B31"/>
    <w:rsid w:val="00641C9F"/>
    <w:rsid w:val="00642703"/>
    <w:rsid w:val="0064285C"/>
    <w:rsid w:val="00642956"/>
    <w:rsid w:val="00643472"/>
    <w:rsid w:val="00643ACC"/>
    <w:rsid w:val="00643C2B"/>
    <w:rsid w:val="0064406D"/>
    <w:rsid w:val="006447FB"/>
    <w:rsid w:val="0064498D"/>
    <w:rsid w:val="00644A23"/>
    <w:rsid w:val="00644F1B"/>
    <w:rsid w:val="0064560A"/>
    <w:rsid w:val="006456BD"/>
    <w:rsid w:val="0064582B"/>
    <w:rsid w:val="00645A35"/>
    <w:rsid w:val="00645F6D"/>
    <w:rsid w:val="006464E9"/>
    <w:rsid w:val="00646560"/>
    <w:rsid w:val="00646C07"/>
    <w:rsid w:val="006470E7"/>
    <w:rsid w:val="0064727D"/>
    <w:rsid w:val="00647384"/>
    <w:rsid w:val="00647707"/>
    <w:rsid w:val="00647C71"/>
    <w:rsid w:val="00647C75"/>
    <w:rsid w:val="00647ED1"/>
    <w:rsid w:val="006504E5"/>
    <w:rsid w:val="0065079A"/>
    <w:rsid w:val="00650BD2"/>
    <w:rsid w:val="00650E30"/>
    <w:rsid w:val="006523DB"/>
    <w:rsid w:val="00652607"/>
    <w:rsid w:val="00653136"/>
    <w:rsid w:val="00653479"/>
    <w:rsid w:val="00653576"/>
    <w:rsid w:val="006539C6"/>
    <w:rsid w:val="0065410C"/>
    <w:rsid w:val="006542B3"/>
    <w:rsid w:val="006543E9"/>
    <w:rsid w:val="006547C3"/>
    <w:rsid w:val="00654831"/>
    <w:rsid w:val="0065503D"/>
    <w:rsid w:val="0065514D"/>
    <w:rsid w:val="006551C1"/>
    <w:rsid w:val="00655427"/>
    <w:rsid w:val="00655A98"/>
    <w:rsid w:val="006562B3"/>
    <w:rsid w:val="00656FA7"/>
    <w:rsid w:val="00657368"/>
    <w:rsid w:val="0065776B"/>
    <w:rsid w:val="006601E5"/>
    <w:rsid w:val="00660331"/>
    <w:rsid w:val="006604B8"/>
    <w:rsid w:val="006605F7"/>
    <w:rsid w:val="00660786"/>
    <w:rsid w:val="00660878"/>
    <w:rsid w:val="00661717"/>
    <w:rsid w:val="00661FB8"/>
    <w:rsid w:val="00662CAA"/>
    <w:rsid w:val="00663169"/>
    <w:rsid w:val="006631DB"/>
    <w:rsid w:val="006637FB"/>
    <w:rsid w:val="00663B9E"/>
    <w:rsid w:val="00663D04"/>
    <w:rsid w:val="006644F8"/>
    <w:rsid w:val="0066452F"/>
    <w:rsid w:val="00664FE5"/>
    <w:rsid w:val="0066509E"/>
    <w:rsid w:val="006655CE"/>
    <w:rsid w:val="00665B22"/>
    <w:rsid w:val="00665BE5"/>
    <w:rsid w:val="00665C5A"/>
    <w:rsid w:val="0066610C"/>
    <w:rsid w:val="00666862"/>
    <w:rsid w:val="00666E47"/>
    <w:rsid w:val="00667226"/>
    <w:rsid w:val="006673FC"/>
    <w:rsid w:val="00667822"/>
    <w:rsid w:val="00667A9D"/>
    <w:rsid w:val="00667D9D"/>
    <w:rsid w:val="00667F87"/>
    <w:rsid w:val="0067018B"/>
    <w:rsid w:val="0067022E"/>
    <w:rsid w:val="006709E8"/>
    <w:rsid w:val="006710B1"/>
    <w:rsid w:val="00671837"/>
    <w:rsid w:val="006718D5"/>
    <w:rsid w:val="00672784"/>
    <w:rsid w:val="006729E6"/>
    <w:rsid w:val="00672AD6"/>
    <w:rsid w:val="0067357C"/>
    <w:rsid w:val="00673968"/>
    <w:rsid w:val="0067463B"/>
    <w:rsid w:val="006748B4"/>
    <w:rsid w:val="00674A03"/>
    <w:rsid w:val="00674B20"/>
    <w:rsid w:val="00675104"/>
    <w:rsid w:val="006755CB"/>
    <w:rsid w:val="0067564E"/>
    <w:rsid w:val="00675B09"/>
    <w:rsid w:val="00675C31"/>
    <w:rsid w:val="00676555"/>
    <w:rsid w:val="00676A3C"/>
    <w:rsid w:val="00676AC4"/>
    <w:rsid w:val="00677EAF"/>
    <w:rsid w:val="0068062B"/>
    <w:rsid w:val="00680826"/>
    <w:rsid w:val="00680A39"/>
    <w:rsid w:val="00680B71"/>
    <w:rsid w:val="00680C0C"/>
    <w:rsid w:val="006812DD"/>
    <w:rsid w:val="00681BEF"/>
    <w:rsid w:val="00681D64"/>
    <w:rsid w:val="00682068"/>
    <w:rsid w:val="006838B0"/>
    <w:rsid w:val="006838CD"/>
    <w:rsid w:val="00683C25"/>
    <w:rsid w:val="00683CA9"/>
    <w:rsid w:val="0068477F"/>
    <w:rsid w:val="006851BF"/>
    <w:rsid w:val="00685825"/>
    <w:rsid w:val="00685A15"/>
    <w:rsid w:val="00685DEF"/>
    <w:rsid w:val="00685FF0"/>
    <w:rsid w:val="0068607C"/>
    <w:rsid w:val="00686225"/>
    <w:rsid w:val="00686ACF"/>
    <w:rsid w:val="00686F9F"/>
    <w:rsid w:val="006879AA"/>
    <w:rsid w:val="00687AED"/>
    <w:rsid w:val="00690582"/>
    <w:rsid w:val="00690991"/>
    <w:rsid w:val="00691794"/>
    <w:rsid w:val="00691CBE"/>
    <w:rsid w:val="00691E20"/>
    <w:rsid w:val="00691FEF"/>
    <w:rsid w:val="006920E0"/>
    <w:rsid w:val="00692EB6"/>
    <w:rsid w:val="0069374C"/>
    <w:rsid w:val="00693B4C"/>
    <w:rsid w:val="00693BA0"/>
    <w:rsid w:val="00693F44"/>
    <w:rsid w:val="00693FE4"/>
    <w:rsid w:val="0069479A"/>
    <w:rsid w:val="006950B7"/>
    <w:rsid w:val="00695B36"/>
    <w:rsid w:val="0069615C"/>
    <w:rsid w:val="006961A1"/>
    <w:rsid w:val="00696210"/>
    <w:rsid w:val="006962F2"/>
    <w:rsid w:val="006963A7"/>
    <w:rsid w:val="006965B9"/>
    <w:rsid w:val="006965F7"/>
    <w:rsid w:val="0069680D"/>
    <w:rsid w:val="00696F29"/>
    <w:rsid w:val="0069708B"/>
    <w:rsid w:val="006A05BD"/>
    <w:rsid w:val="006A05F7"/>
    <w:rsid w:val="006A0FC6"/>
    <w:rsid w:val="006A1124"/>
    <w:rsid w:val="006A132A"/>
    <w:rsid w:val="006A1722"/>
    <w:rsid w:val="006A1887"/>
    <w:rsid w:val="006A1ABE"/>
    <w:rsid w:val="006A1D84"/>
    <w:rsid w:val="006A309B"/>
    <w:rsid w:val="006A31ED"/>
    <w:rsid w:val="006A3359"/>
    <w:rsid w:val="006A44D6"/>
    <w:rsid w:val="006A5114"/>
    <w:rsid w:val="006A5FB0"/>
    <w:rsid w:val="006A60CF"/>
    <w:rsid w:val="006A63A3"/>
    <w:rsid w:val="006A7083"/>
    <w:rsid w:val="006A747A"/>
    <w:rsid w:val="006A7484"/>
    <w:rsid w:val="006A7AB0"/>
    <w:rsid w:val="006A7C26"/>
    <w:rsid w:val="006A7CE7"/>
    <w:rsid w:val="006A7D6B"/>
    <w:rsid w:val="006B0247"/>
    <w:rsid w:val="006B026C"/>
    <w:rsid w:val="006B027F"/>
    <w:rsid w:val="006B0524"/>
    <w:rsid w:val="006B056B"/>
    <w:rsid w:val="006B0A60"/>
    <w:rsid w:val="006B2DDC"/>
    <w:rsid w:val="006B2E58"/>
    <w:rsid w:val="006B318F"/>
    <w:rsid w:val="006B3909"/>
    <w:rsid w:val="006B397D"/>
    <w:rsid w:val="006B3CD6"/>
    <w:rsid w:val="006B4376"/>
    <w:rsid w:val="006B4526"/>
    <w:rsid w:val="006B4D11"/>
    <w:rsid w:val="006B4EC8"/>
    <w:rsid w:val="006B50D8"/>
    <w:rsid w:val="006B51B5"/>
    <w:rsid w:val="006B5967"/>
    <w:rsid w:val="006B59C0"/>
    <w:rsid w:val="006B6983"/>
    <w:rsid w:val="006B6A42"/>
    <w:rsid w:val="006C0CED"/>
    <w:rsid w:val="006C0EC1"/>
    <w:rsid w:val="006C0FA7"/>
    <w:rsid w:val="006C23C5"/>
    <w:rsid w:val="006C25C8"/>
    <w:rsid w:val="006C26BB"/>
    <w:rsid w:val="006C2D31"/>
    <w:rsid w:val="006C2E40"/>
    <w:rsid w:val="006C2ECD"/>
    <w:rsid w:val="006C4008"/>
    <w:rsid w:val="006C4112"/>
    <w:rsid w:val="006C421E"/>
    <w:rsid w:val="006C444A"/>
    <w:rsid w:val="006C477E"/>
    <w:rsid w:val="006C48F9"/>
    <w:rsid w:val="006C4C96"/>
    <w:rsid w:val="006C4D74"/>
    <w:rsid w:val="006C584C"/>
    <w:rsid w:val="006C5B72"/>
    <w:rsid w:val="006C5FA4"/>
    <w:rsid w:val="006C6776"/>
    <w:rsid w:val="006C7AC8"/>
    <w:rsid w:val="006D02A6"/>
    <w:rsid w:val="006D03CB"/>
    <w:rsid w:val="006D117B"/>
    <w:rsid w:val="006D1218"/>
    <w:rsid w:val="006D1949"/>
    <w:rsid w:val="006D1C64"/>
    <w:rsid w:val="006D1DAF"/>
    <w:rsid w:val="006D297F"/>
    <w:rsid w:val="006D2A03"/>
    <w:rsid w:val="006D2A13"/>
    <w:rsid w:val="006D2A4B"/>
    <w:rsid w:val="006D3009"/>
    <w:rsid w:val="006D3143"/>
    <w:rsid w:val="006D32C8"/>
    <w:rsid w:val="006D3484"/>
    <w:rsid w:val="006D38AE"/>
    <w:rsid w:val="006D3962"/>
    <w:rsid w:val="006D4679"/>
    <w:rsid w:val="006D4698"/>
    <w:rsid w:val="006D4832"/>
    <w:rsid w:val="006D505B"/>
    <w:rsid w:val="006D55D8"/>
    <w:rsid w:val="006D5872"/>
    <w:rsid w:val="006D5D71"/>
    <w:rsid w:val="006D5DEB"/>
    <w:rsid w:val="006D604D"/>
    <w:rsid w:val="006D62C3"/>
    <w:rsid w:val="006D6560"/>
    <w:rsid w:val="006D65EC"/>
    <w:rsid w:val="006D72B8"/>
    <w:rsid w:val="006D7462"/>
    <w:rsid w:val="006D77FA"/>
    <w:rsid w:val="006D7D09"/>
    <w:rsid w:val="006E00F2"/>
    <w:rsid w:val="006E08B9"/>
    <w:rsid w:val="006E0AF6"/>
    <w:rsid w:val="006E0D9B"/>
    <w:rsid w:val="006E1211"/>
    <w:rsid w:val="006E1651"/>
    <w:rsid w:val="006E1AEA"/>
    <w:rsid w:val="006E1B92"/>
    <w:rsid w:val="006E1FE0"/>
    <w:rsid w:val="006E2295"/>
    <w:rsid w:val="006E231C"/>
    <w:rsid w:val="006E2CF8"/>
    <w:rsid w:val="006E2E32"/>
    <w:rsid w:val="006E2FAD"/>
    <w:rsid w:val="006E3200"/>
    <w:rsid w:val="006E3426"/>
    <w:rsid w:val="006E487B"/>
    <w:rsid w:val="006E4A58"/>
    <w:rsid w:val="006E4B31"/>
    <w:rsid w:val="006E5110"/>
    <w:rsid w:val="006E5434"/>
    <w:rsid w:val="006E54FC"/>
    <w:rsid w:val="006E5712"/>
    <w:rsid w:val="006E5F66"/>
    <w:rsid w:val="006E699B"/>
    <w:rsid w:val="006E6A5C"/>
    <w:rsid w:val="006E772A"/>
    <w:rsid w:val="006E7808"/>
    <w:rsid w:val="006E7927"/>
    <w:rsid w:val="006E7C2A"/>
    <w:rsid w:val="006F0102"/>
    <w:rsid w:val="006F0A7C"/>
    <w:rsid w:val="006F1166"/>
    <w:rsid w:val="006F125B"/>
    <w:rsid w:val="006F1438"/>
    <w:rsid w:val="006F17A0"/>
    <w:rsid w:val="006F18A8"/>
    <w:rsid w:val="006F1928"/>
    <w:rsid w:val="006F1AD2"/>
    <w:rsid w:val="006F1BC1"/>
    <w:rsid w:val="006F1F0A"/>
    <w:rsid w:val="006F24E2"/>
    <w:rsid w:val="006F25E8"/>
    <w:rsid w:val="006F26CE"/>
    <w:rsid w:val="006F27C1"/>
    <w:rsid w:val="006F28C6"/>
    <w:rsid w:val="006F2BE6"/>
    <w:rsid w:val="006F3DC1"/>
    <w:rsid w:val="006F4224"/>
    <w:rsid w:val="006F43E8"/>
    <w:rsid w:val="006F4C7C"/>
    <w:rsid w:val="006F505F"/>
    <w:rsid w:val="006F5A9B"/>
    <w:rsid w:val="006F5B91"/>
    <w:rsid w:val="006F5C05"/>
    <w:rsid w:val="006F65BE"/>
    <w:rsid w:val="006F6D5E"/>
    <w:rsid w:val="006F71B9"/>
    <w:rsid w:val="006F7523"/>
    <w:rsid w:val="006F7F24"/>
    <w:rsid w:val="006F7F2F"/>
    <w:rsid w:val="007008BC"/>
    <w:rsid w:val="00700937"/>
    <w:rsid w:val="00700C8F"/>
    <w:rsid w:val="00700E5D"/>
    <w:rsid w:val="00701216"/>
    <w:rsid w:val="0070160E"/>
    <w:rsid w:val="00701B82"/>
    <w:rsid w:val="0070210C"/>
    <w:rsid w:val="0070263A"/>
    <w:rsid w:val="0070282A"/>
    <w:rsid w:val="00703312"/>
    <w:rsid w:val="00703FFA"/>
    <w:rsid w:val="00705CF2"/>
    <w:rsid w:val="00706869"/>
    <w:rsid w:val="00706B56"/>
    <w:rsid w:val="00706BFB"/>
    <w:rsid w:val="00706CF0"/>
    <w:rsid w:val="0070732F"/>
    <w:rsid w:val="00707533"/>
    <w:rsid w:val="00707700"/>
    <w:rsid w:val="00707909"/>
    <w:rsid w:val="00707CDF"/>
    <w:rsid w:val="00710434"/>
    <w:rsid w:val="00710534"/>
    <w:rsid w:val="00710592"/>
    <w:rsid w:val="00710866"/>
    <w:rsid w:val="00710ADD"/>
    <w:rsid w:val="00710CD2"/>
    <w:rsid w:val="00710DDC"/>
    <w:rsid w:val="00710EC9"/>
    <w:rsid w:val="00710F16"/>
    <w:rsid w:val="00711681"/>
    <w:rsid w:val="007116D6"/>
    <w:rsid w:val="007121B0"/>
    <w:rsid w:val="007125A3"/>
    <w:rsid w:val="0071261A"/>
    <w:rsid w:val="00712DF7"/>
    <w:rsid w:val="007139EB"/>
    <w:rsid w:val="00713A7E"/>
    <w:rsid w:val="00713FDD"/>
    <w:rsid w:val="00715559"/>
    <w:rsid w:val="00715BFE"/>
    <w:rsid w:val="00715DAB"/>
    <w:rsid w:val="00715F0E"/>
    <w:rsid w:val="00716331"/>
    <w:rsid w:val="00716481"/>
    <w:rsid w:val="00716502"/>
    <w:rsid w:val="00716BF4"/>
    <w:rsid w:val="0071753A"/>
    <w:rsid w:val="00717599"/>
    <w:rsid w:val="00717665"/>
    <w:rsid w:val="007176CC"/>
    <w:rsid w:val="00717956"/>
    <w:rsid w:val="00717B33"/>
    <w:rsid w:val="00717B80"/>
    <w:rsid w:val="00717C13"/>
    <w:rsid w:val="00717E9E"/>
    <w:rsid w:val="00717FB2"/>
    <w:rsid w:val="007204C5"/>
    <w:rsid w:val="00720B9A"/>
    <w:rsid w:val="00720C27"/>
    <w:rsid w:val="00720E46"/>
    <w:rsid w:val="007214C2"/>
    <w:rsid w:val="00721582"/>
    <w:rsid w:val="00721662"/>
    <w:rsid w:val="007218C3"/>
    <w:rsid w:val="00721C27"/>
    <w:rsid w:val="00721E9E"/>
    <w:rsid w:val="007222E7"/>
    <w:rsid w:val="007226A7"/>
    <w:rsid w:val="007229C3"/>
    <w:rsid w:val="00722F75"/>
    <w:rsid w:val="007236B5"/>
    <w:rsid w:val="007238FE"/>
    <w:rsid w:val="00723C96"/>
    <w:rsid w:val="007240C6"/>
    <w:rsid w:val="007244CF"/>
    <w:rsid w:val="00724EE3"/>
    <w:rsid w:val="0072522B"/>
    <w:rsid w:val="0072565F"/>
    <w:rsid w:val="007268A4"/>
    <w:rsid w:val="007270A4"/>
    <w:rsid w:val="00727271"/>
    <w:rsid w:val="007308F4"/>
    <w:rsid w:val="007309C0"/>
    <w:rsid w:val="00730AAD"/>
    <w:rsid w:val="007314AC"/>
    <w:rsid w:val="00731701"/>
    <w:rsid w:val="00731A6A"/>
    <w:rsid w:val="00731E52"/>
    <w:rsid w:val="007322F2"/>
    <w:rsid w:val="00732672"/>
    <w:rsid w:val="007328D3"/>
    <w:rsid w:val="00733204"/>
    <w:rsid w:val="0073458B"/>
    <w:rsid w:val="007347C5"/>
    <w:rsid w:val="00734952"/>
    <w:rsid w:val="00734E75"/>
    <w:rsid w:val="007351AC"/>
    <w:rsid w:val="007353B0"/>
    <w:rsid w:val="007356D1"/>
    <w:rsid w:val="0073577B"/>
    <w:rsid w:val="00735B9A"/>
    <w:rsid w:val="0073605A"/>
    <w:rsid w:val="00736406"/>
    <w:rsid w:val="007365C9"/>
    <w:rsid w:val="00736894"/>
    <w:rsid w:val="0073743D"/>
    <w:rsid w:val="0073776C"/>
    <w:rsid w:val="007377A4"/>
    <w:rsid w:val="00737828"/>
    <w:rsid w:val="00737BC8"/>
    <w:rsid w:val="0074001A"/>
    <w:rsid w:val="007411DF"/>
    <w:rsid w:val="007419C9"/>
    <w:rsid w:val="00741BA8"/>
    <w:rsid w:val="00741C30"/>
    <w:rsid w:val="00741FA8"/>
    <w:rsid w:val="007423E5"/>
    <w:rsid w:val="0074273A"/>
    <w:rsid w:val="0074276A"/>
    <w:rsid w:val="007427D8"/>
    <w:rsid w:val="00742B1F"/>
    <w:rsid w:val="007433DC"/>
    <w:rsid w:val="00743843"/>
    <w:rsid w:val="00743AF9"/>
    <w:rsid w:val="00743D42"/>
    <w:rsid w:val="00743E46"/>
    <w:rsid w:val="00745131"/>
    <w:rsid w:val="0074528A"/>
    <w:rsid w:val="00745345"/>
    <w:rsid w:val="007463A1"/>
    <w:rsid w:val="00746621"/>
    <w:rsid w:val="007467D8"/>
    <w:rsid w:val="00746915"/>
    <w:rsid w:val="00746A34"/>
    <w:rsid w:val="00746CC6"/>
    <w:rsid w:val="0074720C"/>
    <w:rsid w:val="0074751A"/>
    <w:rsid w:val="00747A05"/>
    <w:rsid w:val="00747D56"/>
    <w:rsid w:val="00747F66"/>
    <w:rsid w:val="0075025E"/>
    <w:rsid w:val="00750747"/>
    <w:rsid w:val="0075076F"/>
    <w:rsid w:val="00750E3E"/>
    <w:rsid w:val="0075188C"/>
    <w:rsid w:val="00751C77"/>
    <w:rsid w:val="00751DA5"/>
    <w:rsid w:val="00751F70"/>
    <w:rsid w:val="0075281F"/>
    <w:rsid w:val="00752AAC"/>
    <w:rsid w:val="00752ECA"/>
    <w:rsid w:val="007534FD"/>
    <w:rsid w:val="00753653"/>
    <w:rsid w:val="00753983"/>
    <w:rsid w:val="00753E27"/>
    <w:rsid w:val="00753ECA"/>
    <w:rsid w:val="00753F3A"/>
    <w:rsid w:val="00754062"/>
    <w:rsid w:val="007542CC"/>
    <w:rsid w:val="00754349"/>
    <w:rsid w:val="0075481B"/>
    <w:rsid w:val="00754CF6"/>
    <w:rsid w:val="00755B83"/>
    <w:rsid w:val="0075638B"/>
    <w:rsid w:val="0075652C"/>
    <w:rsid w:val="00756608"/>
    <w:rsid w:val="0075667C"/>
    <w:rsid w:val="00756D5E"/>
    <w:rsid w:val="00756DD7"/>
    <w:rsid w:val="00756FE8"/>
    <w:rsid w:val="00760BE7"/>
    <w:rsid w:val="00760F72"/>
    <w:rsid w:val="00761C2A"/>
    <w:rsid w:val="00762040"/>
    <w:rsid w:val="00762659"/>
    <w:rsid w:val="00762A98"/>
    <w:rsid w:val="0076383D"/>
    <w:rsid w:val="00763EE8"/>
    <w:rsid w:val="00763EED"/>
    <w:rsid w:val="007641B4"/>
    <w:rsid w:val="007645B9"/>
    <w:rsid w:val="007647EB"/>
    <w:rsid w:val="00765392"/>
    <w:rsid w:val="00765B3C"/>
    <w:rsid w:val="00765DFB"/>
    <w:rsid w:val="00765FB4"/>
    <w:rsid w:val="00766AA4"/>
    <w:rsid w:val="00766B35"/>
    <w:rsid w:val="007674E8"/>
    <w:rsid w:val="007675B4"/>
    <w:rsid w:val="00767885"/>
    <w:rsid w:val="00767AB5"/>
    <w:rsid w:val="00767C58"/>
    <w:rsid w:val="00767EEB"/>
    <w:rsid w:val="00770305"/>
    <w:rsid w:val="00771284"/>
    <w:rsid w:val="007735DB"/>
    <w:rsid w:val="00773CBE"/>
    <w:rsid w:val="00773F3B"/>
    <w:rsid w:val="00774A29"/>
    <w:rsid w:val="00774A33"/>
    <w:rsid w:val="00774A6F"/>
    <w:rsid w:val="00774C2C"/>
    <w:rsid w:val="00774DEB"/>
    <w:rsid w:val="00775083"/>
    <w:rsid w:val="007754DC"/>
    <w:rsid w:val="00775C34"/>
    <w:rsid w:val="0077610B"/>
    <w:rsid w:val="0077613F"/>
    <w:rsid w:val="0077615D"/>
    <w:rsid w:val="00776613"/>
    <w:rsid w:val="007767CF"/>
    <w:rsid w:val="00777672"/>
    <w:rsid w:val="007777C4"/>
    <w:rsid w:val="007807A5"/>
    <w:rsid w:val="00780A31"/>
    <w:rsid w:val="0078126D"/>
    <w:rsid w:val="00781537"/>
    <w:rsid w:val="00781A6B"/>
    <w:rsid w:val="00781DED"/>
    <w:rsid w:val="00782785"/>
    <w:rsid w:val="007835EF"/>
    <w:rsid w:val="007836DB"/>
    <w:rsid w:val="00783D9D"/>
    <w:rsid w:val="00784600"/>
    <w:rsid w:val="007849FC"/>
    <w:rsid w:val="00784D29"/>
    <w:rsid w:val="00784E79"/>
    <w:rsid w:val="0078517A"/>
    <w:rsid w:val="00785485"/>
    <w:rsid w:val="00785BE3"/>
    <w:rsid w:val="00785C15"/>
    <w:rsid w:val="00785DCE"/>
    <w:rsid w:val="00785EC2"/>
    <w:rsid w:val="00786366"/>
    <w:rsid w:val="00787089"/>
    <w:rsid w:val="007873F9"/>
    <w:rsid w:val="0078789B"/>
    <w:rsid w:val="007879D0"/>
    <w:rsid w:val="00790435"/>
    <w:rsid w:val="0079069C"/>
    <w:rsid w:val="00790746"/>
    <w:rsid w:val="007910D9"/>
    <w:rsid w:val="00791365"/>
    <w:rsid w:val="00791F1E"/>
    <w:rsid w:val="007923E6"/>
    <w:rsid w:val="00792537"/>
    <w:rsid w:val="00793414"/>
    <w:rsid w:val="00793574"/>
    <w:rsid w:val="00793D60"/>
    <w:rsid w:val="00794092"/>
    <w:rsid w:val="007940DB"/>
    <w:rsid w:val="00794777"/>
    <w:rsid w:val="0079523C"/>
    <w:rsid w:val="0079547F"/>
    <w:rsid w:val="007954B9"/>
    <w:rsid w:val="007957AF"/>
    <w:rsid w:val="00796BC6"/>
    <w:rsid w:val="00796D9A"/>
    <w:rsid w:val="007972A7"/>
    <w:rsid w:val="007973E7"/>
    <w:rsid w:val="00797615"/>
    <w:rsid w:val="0079792E"/>
    <w:rsid w:val="00797BF4"/>
    <w:rsid w:val="00797C1E"/>
    <w:rsid w:val="00797DA1"/>
    <w:rsid w:val="007A0058"/>
    <w:rsid w:val="007A007F"/>
    <w:rsid w:val="007A013C"/>
    <w:rsid w:val="007A0318"/>
    <w:rsid w:val="007A0693"/>
    <w:rsid w:val="007A15CD"/>
    <w:rsid w:val="007A1668"/>
    <w:rsid w:val="007A1744"/>
    <w:rsid w:val="007A1B84"/>
    <w:rsid w:val="007A1BC1"/>
    <w:rsid w:val="007A1C55"/>
    <w:rsid w:val="007A232F"/>
    <w:rsid w:val="007A25F1"/>
    <w:rsid w:val="007A3A41"/>
    <w:rsid w:val="007A3B6B"/>
    <w:rsid w:val="007A4178"/>
    <w:rsid w:val="007A4389"/>
    <w:rsid w:val="007A45A0"/>
    <w:rsid w:val="007A4A06"/>
    <w:rsid w:val="007A50D6"/>
    <w:rsid w:val="007A53CD"/>
    <w:rsid w:val="007A5C53"/>
    <w:rsid w:val="007A6409"/>
    <w:rsid w:val="007A6471"/>
    <w:rsid w:val="007A648E"/>
    <w:rsid w:val="007A6675"/>
    <w:rsid w:val="007A6D74"/>
    <w:rsid w:val="007A70CC"/>
    <w:rsid w:val="007A717D"/>
    <w:rsid w:val="007A7820"/>
    <w:rsid w:val="007A7DA7"/>
    <w:rsid w:val="007A7FD9"/>
    <w:rsid w:val="007B1146"/>
    <w:rsid w:val="007B1FE0"/>
    <w:rsid w:val="007B2536"/>
    <w:rsid w:val="007B27B1"/>
    <w:rsid w:val="007B2832"/>
    <w:rsid w:val="007B2AF4"/>
    <w:rsid w:val="007B2CCB"/>
    <w:rsid w:val="007B330C"/>
    <w:rsid w:val="007B3513"/>
    <w:rsid w:val="007B356A"/>
    <w:rsid w:val="007B383F"/>
    <w:rsid w:val="007B3926"/>
    <w:rsid w:val="007B3937"/>
    <w:rsid w:val="007B3E95"/>
    <w:rsid w:val="007B3EE9"/>
    <w:rsid w:val="007B4034"/>
    <w:rsid w:val="007B4672"/>
    <w:rsid w:val="007B486C"/>
    <w:rsid w:val="007B4B0E"/>
    <w:rsid w:val="007B4BE0"/>
    <w:rsid w:val="007B4C54"/>
    <w:rsid w:val="007B56BC"/>
    <w:rsid w:val="007B599F"/>
    <w:rsid w:val="007B5D24"/>
    <w:rsid w:val="007B61C8"/>
    <w:rsid w:val="007B6573"/>
    <w:rsid w:val="007B6859"/>
    <w:rsid w:val="007B6B9A"/>
    <w:rsid w:val="007B6C87"/>
    <w:rsid w:val="007B6DAD"/>
    <w:rsid w:val="007B70A3"/>
    <w:rsid w:val="007B766D"/>
    <w:rsid w:val="007C02E9"/>
    <w:rsid w:val="007C0C3D"/>
    <w:rsid w:val="007C2BE5"/>
    <w:rsid w:val="007C2D5A"/>
    <w:rsid w:val="007C30A1"/>
    <w:rsid w:val="007C349E"/>
    <w:rsid w:val="007C3DE8"/>
    <w:rsid w:val="007C3F20"/>
    <w:rsid w:val="007C424B"/>
    <w:rsid w:val="007C42D3"/>
    <w:rsid w:val="007C450B"/>
    <w:rsid w:val="007C4B4E"/>
    <w:rsid w:val="007C4BD7"/>
    <w:rsid w:val="007C4DED"/>
    <w:rsid w:val="007C575B"/>
    <w:rsid w:val="007C5A93"/>
    <w:rsid w:val="007C60DC"/>
    <w:rsid w:val="007C61B8"/>
    <w:rsid w:val="007C624E"/>
    <w:rsid w:val="007C62E1"/>
    <w:rsid w:val="007C7BE5"/>
    <w:rsid w:val="007D009C"/>
    <w:rsid w:val="007D0741"/>
    <w:rsid w:val="007D0B47"/>
    <w:rsid w:val="007D10E5"/>
    <w:rsid w:val="007D20E3"/>
    <w:rsid w:val="007D2171"/>
    <w:rsid w:val="007D2D0E"/>
    <w:rsid w:val="007D3F57"/>
    <w:rsid w:val="007D4245"/>
    <w:rsid w:val="007D48EC"/>
    <w:rsid w:val="007D4971"/>
    <w:rsid w:val="007D4A43"/>
    <w:rsid w:val="007D4D74"/>
    <w:rsid w:val="007D4EB4"/>
    <w:rsid w:val="007D545A"/>
    <w:rsid w:val="007D5604"/>
    <w:rsid w:val="007D56A1"/>
    <w:rsid w:val="007D5AEA"/>
    <w:rsid w:val="007D5F67"/>
    <w:rsid w:val="007D6037"/>
    <w:rsid w:val="007D60BC"/>
    <w:rsid w:val="007D6701"/>
    <w:rsid w:val="007D759B"/>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1E3"/>
    <w:rsid w:val="007E38D5"/>
    <w:rsid w:val="007E3BF2"/>
    <w:rsid w:val="007E477F"/>
    <w:rsid w:val="007E5DCD"/>
    <w:rsid w:val="007E609B"/>
    <w:rsid w:val="007E6555"/>
    <w:rsid w:val="007E659E"/>
    <w:rsid w:val="007F08AF"/>
    <w:rsid w:val="007F0FCD"/>
    <w:rsid w:val="007F144A"/>
    <w:rsid w:val="007F19DD"/>
    <w:rsid w:val="007F22E0"/>
    <w:rsid w:val="007F2FD7"/>
    <w:rsid w:val="007F326E"/>
    <w:rsid w:val="007F38B8"/>
    <w:rsid w:val="007F3A02"/>
    <w:rsid w:val="007F3DD4"/>
    <w:rsid w:val="007F4215"/>
    <w:rsid w:val="007F497F"/>
    <w:rsid w:val="007F5222"/>
    <w:rsid w:val="007F55A5"/>
    <w:rsid w:val="007F5D12"/>
    <w:rsid w:val="007F6517"/>
    <w:rsid w:val="007F77D5"/>
    <w:rsid w:val="007F78CA"/>
    <w:rsid w:val="007F7CFC"/>
    <w:rsid w:val="0080128E"/>
    <w:rsid w:val="00801FB3"/>
    <w:rsid w:val="0080230F"/>
    <w:rsid w:val="0080236E"/>
    <w:rsid w:val="00802686"/>
    <w:rsid w:val="0080270A"/>
    <w:rsid w:val="0080279A"/>
    <w:rsid w:val="00802E2B"/>
    <w:rsid w:val="00802EBF"/>
    <w:rsid w:val="00802EE3"/>
    <w:rsid w:val="008030BE"/>
    <w:rsid w:val="00803701"/>
    <w:rsid w:val="00803912"/>
    <w:rsid w:val="00803B4D"/>
    <w:rsid w:val="00803C6B"/>
    <w:rsid w:val="00804017"/>
    <w:rsid w:val="0080449C"/>
    <w:rsid w:val="00804AC9"/>
    <w:rsid w:val="00804C5D"/>
    <w:rsid w:val="00804F2C"/>
    <w:rsid w:val="00804FE3"/>
    <w:rsid w:val="008054CF"/>
    <w:rsid w:val="00805812"/>
    <w:rsid w:val="00805814"/>
    <w:rsid w:val="00805961"/>
    <w:rsid w:val="00805B2A"/>
    <w:rsid w:val="00805C86"/>
    <w:rsid w:val="0080719C"/>
    <w:rsid w:val="008077B3"/>
    <w:rsid w:val="00807FFA"/>
    <w:rsid w:val="0081013E"/>
    <w:rsid w:val="008101F8"/>
    <w:rsid w:val="008104D8"/>
    <w:rsid w:val="00810541"/>
    <w:rsid w:val="00810835"/>
    <w:rsid w:val="008111C1"/>
    <w:rsid w:val="0081135D"/>
    <w:rsid w:val="0081179E"/>
    <w:rsid w:val="00811924"/>
    <w:rsid w:val="008122B7"/>
    <w:rsid w:val="00812480"/>
    <w:rsid w:val="00812AD9"/>
    <w:rsid w:val="00812BC5"/>
    <w:rsid w:val="00813367"/>
    <w:rsid w:val="008137B2"/>
    <w:rsid w:val="0081382F"/>
    <w:rsid w:val="008138F0"/>
    <w:rsid w:val="00813E94"/>
    <w:rsid w:val="00814048"/>
    <w:rsid w:val="008140C0"/>
    <w:rsid w:val="0081476B"/>
    <w:rsid w:val="00814B79"/>
    <w:rsid w:val="00815446"/>
    <w:rsid w:val="0081547B"/>
    <w:rsid w:val="008155E5"/>
    <w:rsid w:val="0081581F"/>
    <w:rsid w:val="00815E42"/>
    <w:rsid w:val="0081642A"/>
    <w:rsid w:val="008166B4"/>
    <w:rsid w:val="00816A05"/>
    <w:rsid w:val="0081709A"/>
    <w:rsid w:val="008171FC"/>
    <w:rsid w:val="008173A5"/>
    <w:rsid w:val="00817508"/>
    <w:rsid w:val="008178EC"/>
    <w:rsid w:val="00817AE7"/>
    <w:rsid w:val="00817B25"/>
    <w:rsid w:val="0082030F"/>
    <w:rsid w:val="00820514"/>
    <w:rsid w:val="008205C8"/>
    <w:rsid w:val="00820757"/>
    <w:rsid w:val="00820C0D"/>
    <w:rsid w:val="00820EF8"/>
    <w:rsid w:val="0082109F"/>
    <w:rsid w:val="008218C4"/>
    <w:rsid w:val="00821BFC"/>
    <w:rsid w:val="008222CC"/>
    <w:rsid w:val="00822C4A"/>
    <w:rsid w:val="00822E0D"/>
    <w:rsid w:val="00823098"/>
    <w:rsid w:val="008232A9"/>
    <w:rsid w:val="00823CAD"/>
    <w:rsid w:val="00823EC7"/>
    <w:rsid w:val="00823EDF"/>
    <w:rsid w:val="0082402A"/>
    <w:rsid w:val="008246D7"/>
    <w:rsid w:val="0082485A"/>
    <w:rsid w:val="00824CA1"/>
    <w:rsid w:val="00824E16"/>
    <w:rsid w:val="00825753"/>
    <w:rsid w:val="00825DCF"/>
    <w:rsid w:val="008262A8"/>
    <w:rsid w:val="00826A1E"/>
    <w:rsid w:val="00826C36"/>
    <w:rsid w:val="00827555"/>
    <w:rsid w:val="00827E67"/>
    <w:rsid w:val="00827FDD"/>
    <w:rsid w:val="00830168"/>
    <w:rsid w:val="008308AD"/>
    <w:rsid w:val="00830BEC"/>
    <w:rsid w:val="00830C23"/>
    <w:rsid w:val="00831906"/>
    <w:rsid w:val="00831D4B"/>
    <w:rsid w:val="0083297E"/>
    <w:rsid w:val="0083349A"/>
    <w:rsid w:val="00833B6F"/>
    <w:rsid w:val="00833C11"/>
    <w:rsid w:val="00833EFA"/>
    <w:rsid w:val="008341BD"/>
    <w:rsid w:val="008341D6"/>
    <w:rsid w:val="00834CEA"/>
    <w:rsid w:val="00835B5A"/>
    <w:rsid w:val="008364B4"/>
    <w:rsid w:val="00836BF3"/>
    <w:rsid w:val="00837449"/>
    <w:rsid w:val="00837614"/>
    <w:rsid w:val="00840068"/>
    <w:rsid w:val="00840697"/>
    <w:rsid w:val="00840971"/>
    <w:rsid w:val="0084109C"/>
    <w:rsid w:val="008415B6"/>
    <w:rsid w:val="00841B5B"/>
    <w:rsid w:val="00841F54"/>
    <w:rsid w:val="00842358"/>
    <w:rsid w:val="0084262E"/>
    <w:rsid w:val="0084293B"/>
    <w:rsid w:val="00842A8D"/>
    <w:rsid w:val="00842B88"/>
    <w:rsid w:val="00842EC2"/>
    <w:rsid w:val="00843566"/>
    <w:rsid w:val="00843BD5"/>
    <w:rsid w:val="00843E05"/>
    <w:rsid w:val="00843E0F"/>
    <w:rsid w:val="00844037"/>
    <w:rsid w:val="00844177"/>
    <w:rsid w:val="00844568"/>
    <w:rsid w:val="0084466A"/>
    <w:rsid w:val="00844BA6"/>
    <w:rsid w:val="00845147"/>
    <w:rsid w:val="0084575B"/>
    <w:rsid w:val="008458F6"/>
    <w:rsid w:val="00845DB8"/>
    <w:rsid w:val="00845F23"/>
    <w:rsid w:val="00846239"/>
    <w:rsid w:val="00846ACC"/>
    <w:rsid w:val="0084798B"/>
    <w:rsid w:val="00847C70"/>
    <w:rsid w:val="0085087A"/>
    <w:rsid w:val="00851085"/>
    <w:rsid w:val="008510C6"/>
    <w:rsid w:val="008511A9"/>
    <w:rsid w:val="00851AF7"/>
    <w:rsid w:val="00851DF9"/>
    <w:rsid w:val="008521BF"/>
    <w:rsid w:val="0085251B"/>
    <w:rsid w:val="00852A39"/>
    <w:rsid w:val="00852B71"/>
    <w:rsid w:val="00852ED9"/>
    <w:rsid w:val="0085312B"/>
    <w:rsid w:val="00853337"/>
    <w:rsid w:val="00853BC9"/>
    <w:rsid w:val="00853EEB"/>
    <w:rsid w:val="008540E7"/>
    <w:rsid w:val="008541B8"/>
    <w:rsid w:val="0085433E"/>
    <w:rsid w:val="008546FC"/>
    <w:rsid w:val="0085470F"/>
    <w:rsid w:val="008548E4"/>
    <w:rsid w:val="00854D17"/>
    <w:rsid w:val="00854DCB"/>
    <w:rsid w:val="00854F5D"/>
    <w:rsid w:val="008555F9"/>
    <w:rsid w:val="00855B11"/>
    <w:rsid w:val="00855C6D"/>
    <w:rsid w:val="00856BBD"/>
    <w:rsid w:val="00856E19"/>
    <w:rsid w:val="00857079"/>
    <w:rsid w:val="008572FE"/>
    <w:rsid w:val="008575B5"/>
    <w:rsid w:val="00857EDA"/>
    <w:rsid w:val="00860138"/>
    <w:rsid w:val="00860D5E"/>
    <w:rsid w:val="00861B33"/>
    <w:rsid w:val="00861DE3"/>
    <w:rsid w:val="00862171"/>
    <w:rsid w:val="00862AA6"/>
    <w:rsid w:val="00862C55"/>
    <w:rsid w:val="00862F25"/>
    <w:rsid w:val="00863168"/>
    <w:rsid w:val="00863475"/>
    <w:rsid w:val="00863563"/>
    <w:rsid w:val="008635F9"/>
    <w:rsid w:val="00863928"/>
    <w:rsid w:val="008639A3"/>
    <w:rsid w:val="00863B27"/>
    <w:rsid w:val="00863BB1"/>
    <w:rsid w:val="00863C48"/>
    <w:rsid w:val="008643BD"/>
    <w:rsid w:val="008643F7"/>
    <w:rsid w:val="008647AD"/>
    <w:rsid w:val="0086533D"/>
    <w:rsid w:val="008653A4"/>
    <w:rsid w:val="008656B5"/>
    <w:rsid w:val="00865C49"/>
    <w:rsid w:val="00865CC8"/>
    <w:rsid w:val="00865E84"/>
    <w:rsid w:val="00866118"/>
    <w:rsid w:val="00866D25"/>
    <w:rsid w:val="00867172"/>
    <w:rsid w:val="008672DD"/>
    <w:rsid w:val="00867478"/>
    <w:rsid w:val="0086775E"/>
    <w:rsid w:val="0086785A"/>
    <w:rsid w:val="00867B43"/>
    <w:rsid w:val="00867F15"/>
    <w:rsid w:val="00870030"/>
    <w:rsid w:val="00870537"/>
    <w:rsid w:val="008705C4"/>
    <w:rsid w:val="008708F4"/>
    <w:rsid w:val="008709B0"/>
    <w:rsid w:val="00870C7C"/>
    <w:rsid w:val="00870CCD"/>
    <w:rsid w:val="008712FA"/>
    <w:rsid w:val="00871653"/>
    <w:rsid w:val="00871C46"/>
    <w:rsid w:val="008721C9"/>
    <w:rsid w:val="0087250F"/>
    <w:rsid w:val="00872631"/>
    <w:rsid w:val="00873295"/>
    <w:rsid w:val="00873674"/>
    <w:rsid w:val="00873932"/>
    <w:rsid w:val="00874277"/>
    <w:rsid w:val="008742DE"/>
    <w:rsid w:val="0087444F"/>
    <w:rsid w:val="0087451D"/>
    <w:rsid w:val="0087459E"/>
    <w:rsid w:val="008749B1"/>
    <w:rsid w:val="00874F5A"/>
    <w:rsid w:val="0087500C"/>
    <w:rsid w:val="008750F4"/>
    <w:rsid w:val="00875254"/>
    <w:rsid w:val="008752CE"/>
    <w:rsid w:val="0087575A"/>
    <w:rsid w:val="00875BC8"/>
    <w:rsid w:val="008761B2"/>
    <w:rsid w:val="0087643B"/>
    <w:rsid w:val="00876B26"/>
    <w:rsid w:val="0087726E"/>
    <w:rsid w:val="008772E7"/>
    <w:rsid w:val="00877933"/>
    <w:rsid w:val="00877B47"/>
    <w:rsid w:val="00877B94"/>
    <w:rsid w:val="00877DDE"/>
    <w:rsid w:val="00877E52"/>
    <w:rsid w:val="00877FE3"/>
    <w:rsid w:val="00880D18"/>
    <w:rsid w:val="0088112C"/>
    <w:rsid w:val="00881977"/>
    <w:rsid w:val="00883436"/>
    <w:rsid w:val="00883922"/>
    <w:rsid w:val="00883BDF"/>
    <w:rsid w:val="00883EB8"/>
    <w:rsid w:val="00884F33"/>
    <w:rsid w:val="00885B1C"/>
    <w:rsid w:val="00885C40"/>
    <w:rsid w:val="008860DE"/>
    <w:rsid w:val="0088665B"/>
    <w:rsid w:val="0088693C"/>
    <w:rsid w:val="0088754E"/>
    <w:rsid w:val="0089010F"/>
    <w:rsid w:val="008901E0"/>
    <w:rsid w:val="0089083A"/>
    <w:rsid w:val="00890959"/>
    <w:rsid w:val="00891857"/>
    <w:rsid w:val="00891A5F"/>
    <w:rsid w:val="008923D5"/>
    <w:rsid w:val="0089248C"/>
    <w:rsid w:val="00892B32"/>
    <w:rsid w:val="00892E95"/>
    <w:rsid w:val="00893710"/>
    <w:rsid w:val="00893D81"/>
    <w:rsid w:val="00893F3C"/>
    <w:rsid w:val="0089449C"/>
    <w:rsid w:val="00894864"/>
    <w:rsid w:val="00894D1B"/>
    <w:rsid w:val="00895825"/>
    <w:rsid w:val="00895A4F"/>
    <w:rsid w:val="00896206"/>
    <w:rsid w:val="008967A6"/>
    <w:rsid w:val="008968F0"/>
    <w:rsid w:val="008969E6"/>
    <w:rsid w:val="00896FDD"/>
    <w:rsid w:val="0089712A"/>
    <w:rsid w:val="00897263"/>
    <w:rsid w:val="00897DBD"/>
    <w:rsid w:val="008A00FB"/>
    <w:rsid w:val="008A0516"/>
    <w:rsid w:val="008A0F85"/>
    <w:rsid w:val="008A10D7"/>
    <w:rsid w:val="008A1679"/>
    <w:rsid w:val="008A16BB"/>
    <w:rsid w:val="008A18FC"/>
    <w:rsid w:val="008A1BB2"/>
    <w:rsid w:val="008A2478"/>
    <w:rsid w:val="008A2485"/>
    <w:rsid w:val="008A278A"/>
    <w:rsid w:val="008A286E"/>
    <w:rsid w:val="008A2ABA"/>
    <w:rsid w:val="008A2F2E"/>
    <w:rsid w:val="008A31F9"/>
    <w:rsid w:val="008A3BEA"/>
    <w:rsid w:val="008A3C00"/>
    <w:rsid w:val="008A43BB"/>
    <w:rsid w:val="008A43E3"/>
    <w:rsid w:val="008A47DC"/>
    <w:rsid w:val="008A4E01"/>
    <w:rsid w:val="008A5350"/>
    <w:rsid w:val="008A640C"/>
    <w:rsid w:val="008A719F"/>
    <w:rsid w:val="008A7472"/>
    <w:rsid w:val="008A7EFB"/>
    <w:rsid w:val="008B0EFC"/>
    <w:rsid w:val="008B0F05"/>
    <w:rsid w:val="008B186E"/>
    <w:rsid w:val="008B1A1A"/>
    <w:rsid w:val="008B1E09"/>
    <w:rsid w:val="008B2586"/>
    <w:rsid w:val="008B26C9"/>
    <w:rsid w:val="008B305C"/>
    <w:rsid w:val="008B32A1"/>
    <w:rsid w:val="008B3A20"/>
    <w:rsid w:val="008B3B3D"/>
    <w:rsid w:val="008B3C34"/>
    <w:rsid w:val="008B4691"/>
    <w:rsid w:val="008B4A8C"/>
    <w:rsid w:val="008B4B2F"/>
    <w:rsid w:val="008B4EC7"/>
    <w:rsid w:val="008B6037"/>
    <w:rsid w:val="008B659C"/>
    <w:rsid w:val="008B65D0"/>
    <w:rsid w:val="008B6BBE"/>
    <w:rsid w:val="008B6E0E"/>
    <w:rsid w:val="008B7353"/>
    <w:rsid w:val="008B7F4E"/>
    <w:rsid w:val="008C04FC"/>
    <w:rsid w:val="008C0A91"/>
    <w:rsid w:val="008C0CA7"/>
    <w:rsid w:val="008C1465"/>
    <w:rsid w:val="008C15A0"/>
    <w:rsid w:val="008C1746"/>
    <w:rsid w:val="008C185E"/>
    <w:rsid w:val="008C1B41"/>
    <w:rsid w:val="008C1DFC"/>
    <w:rsid w:val="008C2963"/>
    <w:rsid w:val="008C296D"/>
    <w:rsid w:val="008C2CA8"/>
    <w:rsid w:val="008C34C8"/>
    <w:rsid w:val="008C3B0A"/>
    <w:rsid w:val="008C3DD4"/>
    <w:rsid w:val="008C4089"/>
    <w:rsid w:val="008C4444"/>
    <w:rsid w:val="008C4C16"/>
    <w:rsid w:val="008C506F"/>
    <w:rsid w:val="008C50A4"/>
    <w:rsid w:val="008C50E4"/>
    <w:rsid w:val="008C5693"/>
    <w:rsid w:val="008C5820"/>
    <w:rsid w:val="008C5A40"/>
    <w:rsid w:val="008C61A8"/>
    <w:rsid w:val="008C61CF"/>
    <w:rsid w:val="008C6310"/>
    <w:rsid w:val="008C65C2"/>
    <w:rsid w:val="008C6733"/>
    <w:rsid w:val="008C6828"/>
    <w:rsid w:val="008C6AD5"/>
    <w:rsid w:val="008C71D3"/>
    <w:rsid w:val="008C7344"/>
    <w:rsid w:val="008D02DF"/>
    <w:rsid w:val="008D0776"/>
    <w:rsid w:val="008D07FB"/>
    <w:rsid w:val="008D0A69"/>
    <w:rsid w:val="008D0C41"/>
    <w:rsid w:val="008D0D60"/>
    <w:rsid w:val="008D105E"/>
    <w:rsid w:val="008D111D"/>
    <w:rsid w:val="008D1970"/>
    <w:rsid w:val="008D199D"/>
    <w:rsid w:val="008D20AA"/>
    <w:rsid w:val="008D211A"/>
    <w:rsid w:val="008D2768"/>
    <w:rsid w:val="008D2EED"/>
    <w:rsid w:val="008D2F07"/>
    <w:rsid w:val="008D36F7"/>
    <w:rsid w:val="008D371D"/>
    <w:rsid w:val="008D3872"/>
    <w:rsid w:val="008D39E9"/>
    <w:rsid w:val="008D3DF5"/>
    <w:rsid w:val="008D437B"/>
    <w:rsid w:val="008D45B1"/>
    <w:rsid w:val="008D4B0B"/>
    <w:rsid w:val="008D4DB7"/>
    <w:rsid w:val="008D5906"/>
    <w:rsid w:val="008D5D16"/>
    <w:rsid w:val="008D5E1D"/>
    <w:rsid w:val="008D5F28"/>
    <w:rsid w:val="008D620D"/>
    <w:rsid w:val="008D66FC"/>
    <w:rsid w:val="008D67A0"/>
    <w:rsid w:val="008D67D8"/>
    <w:rsid w:val="008D69D4"/>
    <w:rsid w:val="008D6D67"/>
    <w:rsid w:val="008D714D"/>
    <w:rsid w:val="008E0957"/>
    <w:rsid w:val="008E09E4"/>
    <w:rsid w:val="008E0D46"/>
    <w:rsid w:val="008E0F8E"/>
    <w:rsid w:val="008E113B"/>
    <w:rsid w:val="008E130C"/>
    <w:rsid w:val="008E1BF2"/>
    <w:rsid w:val="008E28B2"/>
    <w:rsid w:val="008E2C41"/>
    <w:rsid w:val="008E3762"/>
    <w:rsid w:val="008E3A6E"/>
    <w:rsid w:val="008E3C42"/>
    <w:rsid w:val="008E4041"/>
    <w:rsid w:val="008E41FC"/>
    <w:rsid w:val="008E4BAB"/>
    <w:rsid w:val="008E504C"/>
    <w:rsid w:val="008E50AF"/>
    <w:rsid w:val="008E5381"/>
    <w:rsid w:val="008E5479"/>
    <w:rsid w:val="008E5A27"/>
    <w:rsid w:val="008E6EB9"/>
    <w:rsid w:val="008E7120"/>
    <w:rsid w:val="008E729D"/>
    <w:rsid w:val="008E7DD3"/>
    <w:rsid w:val="008E7FE2"/>
    <w:rsid w:val="008F0B6A"/>
    <w:rsid w:val="008F0B6E"/>
    <w:rsid w:val="008F0D9F"/>
    <w:rsid w:val="008F12EA"/>
    <w:rsid w:val="008F1386"/>
    <w:rsid w:val="008F18CC"/>
    <w:rsid w:val="008F1E5F"/>
    <w:rsid w:val="008F2067"/>
    <w:rsid w:val="008F2FFE"/>
    <w:rsid w:val="008F3141"/>
    <w:rsid w:val="008F367E"/>
    <w:rsid w:val="008F3688"/>
    <w:rsid w:val="008F3AD7"/>
    <w:rsid w:val="008F3D1D"/>
    <w:rsid w:val="008F45D6"/>
    <w:rsid w:val="008F492E"/>
    <w:rsid w:val="008F5325"/>
    <w:rsid w:val="008F58E2"/>
    <w:rsid w:val="008F5DFE"/>
    <w:rsid w:val="008F5FD5"/>
    <w:rsid w:val="008F60FB"/>
    <w:rsid w:val="008F6E7C"/>
    <w:rsid w:val="008F7034"/>
    <w:rsid w:val="008F7323"/>
    <w:rsid w:val="008F7640"/>
    <w:rsid w:val="008F7E3D"/>
    <w:rsid w:val="008F7F99"/>
    <w:rsid w:val="00900B4A"/>
    <w:rsid w:val="009016FD"/>
    <w:rsid w:val="00901A52"/>
    <w:rsid w:val="00901F19"/>
    <w:rsid w:val="00902345"/>
    <w:rsid w:val="00902917"/>
    <w:rsid w:val="00902C1C"/>
    <w:rsid w:val="00902C7C"/>
    <w:rsid w:val="00902D03"/>
    <w:rsid w:val="00902D51"/>
    <w:rsid w:val="00903177"/>
    <w:rsid w:val="0090321A"/>
    <w:rsid w:val="009036AA"/>
    <w:rsid w:val="009036BA"/>
    <w:rsid w:val="00903906"/>
    <w:rsid w:val="00903B0F"/>
    <w:rsid w:val="00903DC3"/>
    <w:rsid w:val="009044DB"/>
    <w:rsid w:val="009054B6"/>
    <w:rsid w:val="009056D9"/>
    <w:rsid w:val="0090584E"/>
    <w:rsid w:val="00905A89"/>
    <w:rsid w:val="00906760"/>
    <w:rsid w:val="009068B9"/>
    <w:rsid w:val="00906B02"/>
    <w:rsid w:val="00907340"/>
    <w:rsid w:val="0090737B"/>
    <w:rsid w:val="009076A4"/>
    <w:rsid w:val="00907F6A"/>
    <w:rsid w:val="00907FF8"/>
    <w:rsid w:val="0091015F"/>
    <w:rsid w:val="00910B8A"/>
    <w:rsid w:val="00911051"/>
    <w:rsid w:val="00911941"/>
    <w:rsid w:val="0091199B"/>
    <w:rsid w:val="00911A8C"/>
    <w:rsid w:val="00911AB3"/>
    <w:rsid w:val="00911DEA"/>
    <w:rsid w:val="00911F58"/>
    <w:rsid w:val="009120E4"/>
    <w:rsid w:val="009122EF"/>
    <w:rsid w:val="009127C3"/>
    <w:rsid w:val="0091333E"/>
    <w:rsid w:val="00913612"/>
    <w:rsid w:val="00913EF6"/>
    <w:rsid w:val="00914838"/>
    <w:rsid w:val="009157EB"/>
    <w:rsid w:val="009159CA"/>
    <w:rsid w:val="00915D13"/>
    <w:rsid w:val="00916613"/>
    <w:rsid w:val="00917500"/>
    <w:rsid w:val="00917B47"/>
    <w:rsid w:val="00917C15"/>
    <w:rsid w:val="00917DD7"/>
    <w:rsid w:val="00917F9A"/>
    <w:rsid w:val="0092004B"/>
    <w:rsid w:val="0092034D"/>
    <w:rsid w:val="00920AB5"/>
    <w:rsid w:val="00920CCC"/>
    <w:rsid w:val="00921B1C"/>
    <w:rsid w:val="00921E37"/>
    <w:rsid w:val="009220A8"/>
    <w:rsid w:val="00922511"/>
    <w:rsid w:val="00922959"/>
    <w:rsid w:val="00922DA9"/>
    <w:rsid w:val="00922F16"/>
    <w:rsid w:val="00923243"/>
    <w:rsid w:val="0092332B"/>
    <w:rsid w:val="009237A0"/>
    <w:rsid w:val="00923C0A"/>
    <w:rsid w:val="00923C12"/>
    <w:rsid w:val="00924291"/>
    <w:rsid w:val="00924503"/>
    <w:rsid w:val="009247D1"/>
    <w:rsid w:val="009259EC"/>
    <w:rsid w:val="00926908"/>
    <w:rsid w:val="0092697B"/>
    <w:rsid w:val="00926A6E"/>
    <w:rsid w:val="00926B4E"/>
    <w:rsid w:val="00926D26"/>
    <w:rsid w:val="009274BF"/>
    <w:rsid w:val="009274F6"/>
    <w:rsid w:val="00930579"/>
    <w:rsid w:val="00930C52"/>
    <w:rsid w:val="00931971"/>
    <w:rsid w:val="00931DCE"/>
    <w:rsid w:val="0093206F"/>
    <w:rsid w:val="00932F14"/>
    <w:rsid w:val="0093303D"/>
    <w:rsid w:val="00933686"/>
    <w:rsid w:val="00933A1B"/>
    <w:rsid w:val="00933D49"/>
    <w:rsid w:val="00934044"/>
    <w:rsid w:val="00934BC8"/>
    <w:rsid w:val="00934CC8"/>
    <w:rsid w:val="00934E33"/>
    <w:rsid w:val="00934E44"/>
    <w:rsid w:val="00934FF7"/>
    <w:rsid w:val="00935C9F"/>
    <w:rsid w:val="009360AF"/>
    <w:rsid w:val="00936D79"/>
    <w:rsid w:val="00937372"/>
    <w:rsid w:val="00937435"/>
    <w:rsid w:val="00937495"/>
    <w:rsid w:val="009374C6"/>
    <w:rsid w:val="00937CFA"/>
    <w:rsid w:val="0094001C"/>
    <w:rsid w:val="00941262"/>
    <w:rsid w:val="00941DD7"/>
    <w:rsid w:val="00941FA8"/>
    <w:rsid w:val="0094214C"/>
    <w:rsid w:val="00942BA6"/>
    <w:rsid w:val="00942C3D"/>
    <w:rsid w:val="00942C9E"/>
    <w:rsid w:val="00942D0B"/>
    <w:rsid w:val="0094329C"/>
    <w:rsid w:val="009433BD"/>
    <w:rsid w:val="009434B8"/>
    <w:rsid w:val="009437AF"/>
    <w:rsid w:val="0094386A"/>
    <w:rsid w:val="00944452"/>
    <w:rsid w:val="0094447A"/>
    <w:rsid w:val="00944787"/>
    <w:rsid w:val="00944CEC"/>
    <w:rsid w:val="0094541B"/>
    <w:rsid w:val="009456DD"/>
    <w:rsid w:val="00946C76"/>
    <w:rsid w:val="00946D46"/>
    <w:rsid w:val="00946F8A"/>
    <w:rsid w:val="00947EFB"/>
    <w:rsid w:val="0095074C"/>
    <w:rsid w:val="0095078E"/>
    <w:rsid w:val="009512AE"/>
    <w:rsid w:val="0095241F"/>
    <w:rsid w:val="009528BF"/>
    <w:rsid w:val="009528D2"/>
    <w:rsid w:val="00952DAF"/>
    <w:rsid w:val="00952E05"/>
    <w:rsid w:val="00952E83"/>
    <w:rsid w:val="00952FAE"/>
    <w:rsid w:val="009536D3"/>
    <w:rsid w:val="009538F1"/>
    <w:rsid w:val="009546B0"/>
    <w:rsid w:val="009556D1"/>
    <w:rsid w:val="00955B3A"/>
    <w:rsid w:val="00955D99"/>
    <w:rsid w:val="00956142"/>
    <w:rsid w:val="00956398"/>
    <w:rsid w:val="00956742"/>
    <w:rsid w:val="0095681A"/>
    <w:rsid w:val="00956B37"/>
    <w:rsid w:val="00956DA2"/>
    <w:rsid w:val="009579BF"/>
    <w:rsid w:val="00957D17"/>
    <w:rsid w:val="009602E4"/>
    <w:rsid w:val="009603E2"/>
    <w:rsid w:val="00960535"/>
    <w:rsid w:val="00960981"/>
    <w:rsid w:val="00960CD6"/>
    <w:rsid w:val="0096105A"/>
    <w:rsid w:val="00961092"/>
    <w:rsid w:val="00961569"/>
    <w:rsid w:val="009619CE"/>
    <w:rsid w:val="009623AB"/>
    <w:rsid w:val="009626D6"/>
    <w:rsid w:val="00962802"/>
    <w:rsid w:val="00962A85"/>
    <w:rsid w:val="00962BE2"/>
    <w:rsid w:val="00963006"/>
    <w:rsid w:val="009633F2"/>
    <w:rsid w:val="00963FD2"/>
    <w:rsid w:val="00964921"/>
    <w:rsid w:val="00964AA7"/>
    <w:rsid w:val="009651C9"/>
    <w:rsid w:val="00965615"/>
    <w:rsid w:val="009658A7"/>
    <w:rsid w:val="00965DF9"/>
    <w:rsid w:val="009661F2"/>
    <w:rsid w:val="00966536"/>
    <w:rsid w:val="00966609"/>
    <w:rsid w:val="009669DA"/>
    <w:rsid w:val="00966E62"/>
    <w:rsid w:val="00967279"/>
    <w:rsid w:val="00967E40"/>
    <w:rsid w:val="00967EA5"/>
    <w:rsid w:val="00970AFB"/>
    <w:rsid w:val="00970C7F"/>
    <w:rsid w:val="0097139A"/>
    <w:rsid w:val="0097155D"/>
    <w:rsid w:val="009718CB"/>
    <w:rsid w:val="0097319B"/>
    <w:rsid w:val="009733B7"/>
    <w:rsid w:val="00973567"/>
    <w:rsid w:val="0097395A"/>
    <w:rsid w:val="0097458A"/>
    <w:rsid w:val="009757E7"/>
    <w:rsid w:val="00975947"/>
    <w:rsid w:val="0097601B"/>
    <w:rsid w:val="009761D4"/>
    <w:rsid w:val="00976407"/>
    <w:rsid w:val="00976C42"/>
    <w:rsid w:val="00976F61"/>
    <w:rsid w:val="0097707C"/>
    <w:rsid w:val="00977614"/>
    <w:rsid w:val="009777A7"/>
    <w:rsid w:val="009777EA"/>
    <w:rsid w:val="0098046E"/>
    <w:rsid w:val="009809BD"/>
    <w:rsid w:val="00980BCC"/>
    <w:rsid w:val="0098174F"/>
    <w:rsid w:val="0098258E"/>
    <w:rsid w:val="009825FC"/>
    <w:rsid w:val="0098282D"/>
    <w:rsid w:val="0098287B"/>
    <w:rsid w:val="00982BB4"/>
    <w:rsid w:val="00982C0C"/>
    <w:rsid w:val="00982C27"/>
    <w:rsid w:val="00982ED4"/>
    <w:rsid w:val="00983109"/>
    <w:rsid w:val="00983500"/>
    <w:rsid w:val="00983768"/>
    <w:rsid w:val="0098506D"/>
    <w:rsid w:val="0098516E"/>
    <w:rsid w:val="009854FC"/>
    <w:rsid w:val="009855F2"/>
    <w:rsid w:val="009856F8"/>
    <w:rsid w:val="00985FEC"/>
    <w:rsid w:val="009861A1"/>
    <w:rsid w:val="00986750"/>
    <w:rsid w:val="00987793"/>
    <w:rsid w:val="00987BB5"/>
    <w:rsid w:val="00987D96"/>
    <w:rsid w:val="00990140"/>
    <w:rsid w:val="0099090D"/>
    <w:rsid w:val="00990A8A"/>
    <w:rsid w:val="00990B6A"/>
    <w:rsid w:val="00990D0F"/>
    <w:rsid w:val="00991681"/>
    <w:rsid w:val="00991C65"/>
    <w:rsid w:val="009928A8"/>
    <w:rsid w:val="0099293C"/>
    <w:rsid w:val="00993099"/>
    <w:rsid w:val="0099332F"/>
    <w:rsid w:val="00993729"/>
    <w:rsid w:val="00993A2F"/>
    <w:rsid w:val="00993C6E"/>
    <w:rsid w:val="0099413F"/>
    <w:rsid w:val="00994376"/>
    <w:rsid w:val="0099475D"/>
    <w:rsid w:val="00994B87"/>
    <w:rsid w:val="00994FDB"/>
    <w:rsid w:val="0099524B"/>
    <w:rsid w:val="00995279"/>
    <w:rsid w:val="00995839"/>
    <w:rsid w:val="00995CDA"/>
    <w:rsid w:val="009969AF"/>
    <w:rsid w:val="00996DD5"/>
    <w:rsid w:val="00996F96"/>
    <w:rsid w:val="00997243"/>
    <w:rsid w:val="009972BA"/>
    <w:rsid w:val="00997B93"/>
    <w:rsid w:val="009A04B6"/>
    <w:rsid w:val="009A0E22"/>
    <w:rsid w:val="009A10B0"/>
    <w:rsid w:val="009A166F"/>
    <w:rsid w:val="009A27DC"/>
    <w:rsid w:val="009A2DAD"/>
    <w:rsid w:val="009A2F06"/>
    <w:rsid w:val="009A3ABD"/>
    <w:rsid w:val="009A3EDA"/>
    <w:rsid w:val="009A3F93"/>
    <w:rsid w:val="009A447D"/>
    <w:rsid w:val="009A518B"/>
    <w:rsid w:val="009A560D"/>
    <w:rsid w:val="009A585C"/>
    <w:rsid w:val="009A5F95"/>
    <w:rsid w:val="009A61C1"/>
    <w:rsid w:val="009A637F"/>
    <w:rsid w:val="009A6EF4"/>
    <w:rsid w:val="009A70C9"/>
    <w:rsid w:val="009A7527"/>
    <w:rsid w:val="009B01F3"/>
    <w:rsid w:val="009B043C"/>
    <w:rsid w:val="009B0512"/>
    <w:rsid w:val="009B0997"/>
    <w:rsid w:val="009B0B4C"/>
    <w:rsid w:val="009B0B90"/>
    <w:rsid w:val="009B0DE4"/>
    <w:rsid w:val="009B1016"/>
    <w:rsid w:val="009B2453"/>
    <w:rsid w:val="009B2850"/>
    <w:rsid w:val="009B477E"/>
    <w:rsid w:val="009B51DB"/>
    <w:rsid w:val="009B5781"/>
    <w:rsid w:val="009B6105"/>
    <w:rsid w:val="009B6D3F"/>
    <w:rsid w:val="009B7C13"/>
    <w:rsid w:val="009C01E3"/>
    <w:rsid w:val="009C0A89"/>
    <w:rsid w:val="009C11D4"/>
    <w:rsid w:val="009C13CD"/>
    <w:rsid w:val="009C18E5"/>
    <w:rsid w:val="009C1CD0"/>
    <w:rsid w:val="009C2418"/>
    <w:rsid w:val="009C3751"/>
    <w:rsid w:val="009C38F9"/>
    <w:rsid w:val="009C3E63"/>
    <w:rsid w:val="009C415B"/>
    <w:rsid w:val="009C43D4"/>
    <w:rsid w:val="009C4445"/>
    <w:rsid w:val="009C4663"/>
    <w:rsid w:val="009C4982"/>
    <w:rsid w:val="009C49EA"/>
    <w:rsid w:val="009C4D4F"/>
    <w:rsid w:val="009C553D"/>
    <w:rsid w:val="009C5E6A"/>
    <w:rsid w:val="009C626B"/>
    <w:rsid w:val="009C6487"/>
    <w:rsid w:val="009C6ACA"/>
    <w:rsid w:val="009C70F0"/>
    <w:rsid w:val="009C70FC"/>
    <w:rsid w:val="009C7B3E"/>
    <w:rsid w:val="009C7DFA"/>
    <w:rsid w:val="009D02AB"/>
    <w:rsid w:val="009D0583"/>
    <w:rsid w:val="009D0623"/>
    <w:rsid w:val="009D0A19"/>
    <w:rsid w:val="009D0F6D"/>
    <w:rsid w:val="009D17DF"/>
    <w:rsid w:val="009D19EA"/>
    <w:rsid w:val="009D1AB2"/>
    <w:rsid w:val="009D1B63"/>
    <w:rsid w:val="009D27A2"/>
    <w:rsid w:val="009D30BE"/>
    <w:rsid w:val="009D389C"/>
    <w:rsid w:val="009D3A65"/>
    <w:rsid w:val="009D4192"/>
    <w:rsid w:val="009D4231"/>
    <w:rsid w:val="009D43FE"/>
    <w:rsid w:val="009D45C0"/>
    <w:rsid w:val="009D4E4D"/>
    <w:rsid w:val="009D5A3A"/>
    <w:rsid w:val="009D675C"/>
    <w:rsid w:val="009D6770"/>
    <w:rsid w:val="009D67CA"/>
    <w:rsid w:val="009D6D32"/>
    <w:rsid w:val="009D6E6E"/>
    <w:rsid w:val="009D6E8C"/>
    <w:rsid w:val="009D71CF"/>
    <w:rsid w:val="009D7AAE"/>
    <w:rsid w:val="009D7CE0"/>
    <w:rsid w:val="009D7FEB"/>
    <w:rsid w:val="009E0003"/>
    <w:rsid w:val="009E00C4"/>
    <w:rsid w:val="009E181C"/>
    <w:rsid w:val="009E1A59"/>
    <w:rsid w:val="009E1C9E"/>
    <w:rsid w:val="009E1CBE"/>
    <w:rsid w:val="009E2B72"/>
    <w:rsid w:val="009E2FD5"/>
    <w:rsid w:val="009E3550"/>
    <w:rsid w:val="009E3B7A"/>
    <w:rsid w:val="009E4061"/>
    <w:rsid w:val="009E4DCD"/>
    <w:rsid w:val="009E55E3"/>
    <w:rsid w:val="009E5689"/>
    <w:rsid w:val="009E5C4E"/>
    <w:rsid w:val="009E7F93"/>
    <w:rsid w:val="009F035E"/>
    <w:rsid w:val="009F0461"/>
    <w:rsid w:val="009F0530"/>
    <w:rsid w:val="009F0832"/>
    <w:rsid w:val="009F09EF"/>
    <w:rsid w:val="009F0DAD"/>
    <w:rsid w:val="009F1688"/>
    <w:rsid w:val="009F23E9"/>
    <w:rsid w:val="009F2565"/>
    <w:rsid w:val="009F2E19"/>
    <w:rsid w:val="009F2E84"/>
    <w:rsid w:val="009F3283"/>
    <w:rsid w:val="009F38EC"/>
    <w:rsid w:val="009F3A51"/>
    <w:rsid w:val="009F41DE"/>
    <w:rsid w:val="009F4B3B"/>
    <w:rsid w:val="009F4C93"/>
    <w:rsid w:val="009F4ECC"/>
    <w:rsid w:val="009F5459"/>
    <w:rsid w:val="009F572D"/>
    <w:rsid w:val="009F5B7F"/>
    <w:rsid w:val="009F65D4"/>
    <w:rsid w:val="009F66FC"/>
    <w:rsid w:val="009F6C0A"/>
    <w:rsid w:val="009F6C88"/>
    <w:rsid w:val="009F6DB0"/>
    <w:rsid w:val="009F6DDB"/>
    <w:rsid w:val="009F7087"/>
    <w:rsid w:val="009F75A6"/>
    <w:rsid w:val="009F7DB1"/>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3F21"/>
    <w:rsid w:val="00A04424"/>
    <w:rsid w:val="00A0474A"/>
    <w:rsid w:val="00A05465"/>
    <w:rsid w:val="00A05D31"/>
    <w:rsid w:val="00A061BB"/>
    <w:rsid w:val="00A06429"/>
    <w:rsid w:val="00A064CF"/>
    <w:rsid w:val="00A0659E"/>
    <w:rsid w:val="00A06F79"/>
    <w:rsid w:val="00A072F8"/>
    <w:rsid w:val="00A07768"/>
    <w:rsid w:val="00A07AAF"/>
    <w:rsid w:val="00A102F8"/>
    <w:rsid w:val="00A10417"/>
    <w:rsid w:val="00A10841"/>
    <w:rsid w:val="00A10D35"/>
    <w:rsid w:val="00A116E7"/>
    <w:rsid w:val="00A1172E"/>
    <w:rsid w:val="00A119BA"/>
    <w:rsid w:val="00A11AE4"/>
    <w:rsid w:val="00A12357"/>
    <w:rsid w:val="00A1243B"/>
    <w:rsid w:val="00A12E1E"/>
    <w:rsid w:val="00A13081"/>
    <w:rsid w:val="00A13207"/>
    <w:rsid w:val="00A13960"/>
    <w:rsid w:val="00A13DC8"/>
    <w:rsid w:val="00A13DF3"/>
    <w:rsid w:val="00A1495B"/>
    <w:rsid w:val="00A14D9B"/>
    <w:rsid w:val="00A15300"/>
    <w:rsid w:val="00A1617E"/>
    <w:rsid w:val="00A16253"/>
    <w:rsid w:val="00A1654A"/>
    <w:rsid w:val="00A16578"/>
    <w:rsid w:val="00A169F9"/>
    <w:rsid w:val="00A1759E"/>
    <w:rsid w:val="00A17755"/>
    <w:rsid w:val="00A20802"/>
    <w:rsid w:val="00A20ED7"/>
    <w:rsid w:val="00A2174E"/>
    <w:rsid w:val="00A218D4"/>
    <w:rsid w:val="00A21E9F"/>
    <w:rsid w:val="00A21F62"/>
    <w:rsid w:val="00A22086"/>
    <w:rsid w:val="00A23008"/>
    <w:rsid w:val="00A237B4"/>
    <w:rsid w:val="00A23878"/>
    <w:rsid w:val="00A23D6B"/>
    <w:rsid w:val="00A247AF"/>
    <w:rsid w:val="00A24BC1"/>
    <w:rsid w:val="00A24EF3"/>
    <w:rsid w:val="00A25757"/>
    <w:rsid w:val="00A2578E"/>
    <w:rsid w:val="00A25A12"/>
    <w:rsid w:val="00A25AAF"/>
    <w:rsid w:val="00A25C1B"/>
    <w:rsid w:val="00A269C3"/>
    <w:rsid w:val="00A2720B"/>
    <w:rsid w:val="00A27472"/>
    <w:rsid w:val="00A275AE"/>
    <w:rsid w:val="00A27FCC"/>
    <w:rsid w:val="00A3010D"/>
    <w:rsid w:val="00A30805"/>
    <w:rsid w:val="00A30D32"/>
    <w:rsid w:val="00A30E59"/>
    <w:rsid w:val="00A30F6A"/>
    <w:rsid w:val="00A312DB"/>
    <w:rsid w:val="00A314A9"/>
    <w:rsid w:val="00A323BA"/>
    <w:rsid w:val="00A324BD"/>
    <w:rsid w:val="00A32CFF"/>
    <w:rsid w:val="00A33017"/>
    <w:rsid w:val="00A3315D"/>
    <w:rsid w:val="00A332CD"/>
    <w:rsid w:val="00A3355D"/>
    <w:rsid w:val="00A3512C"/>
    <w:rsid w:val="00A35265"/>
    <w:rsid w:val="00A35440"/>
    <w:rsid w:val="00A358FF"/>
    <w:rsid w:val="00A369C2"/>
    <w:rsid w:val="00A36A16"/>
    <w:rsid w:val="00A36D11"/>
    <w:rsid w:val="00A37032"/>
    <w:rsid w:val="00A37A46"/>
    <w:rsid w:val="00A37B96"/>
    <w:rsid w:val="00A40437"/>
    <w:rsid w:val="00A406D6"/>
    <w:rsid w:val="00A40E55"/>
    <w:rsid w:val="00A41102"/>
    <w:rsid w:val="00A413B9"/>
    <w:rsid w:val="00A4156E"/>
    <w:rsid w:val="00A419ED"/>
    <w:rsid w:val="00A427AC"/>
    <w:rsid w:val="00A42F69"/>
    <w:rsid w:val="00A43487"/>
    <w:rsid w:val="00A4384F"/>
    <w:rsid w:val="00A439D3"/>
    <w:rsid w:val="00A43E17"/>
    <w:rsid w:val="00A43E3F"/>
    <w:rsid w:val="00A44621"/>
    <w:rsid w:val="00A4493E"/>
    <w:rsid w:val="00A44B5F"/>
    <w:rsid w:val="00A44E46"/>
    <w:rsid w:val="00A455FA"/>
    <w:rsid w:val="00A456F5"/>
    <w:rsid w:val="00A45D4B"/>
    <w:rsid w:val="00A45DCF"/>
    <w:rsid w:val="00A45EF8"/>
    <w:rsid w:val="00A46462"/>
    <w:rsid w:val="00A464E5"/>
    <w:rsid w:val="00A46C93"/>
    <w:rsid w:val="00A47A0F"/>
    <w:rsid w:val="00A47CCC"/>
    <w:rsid w:val="00A50725"/>
    <w:rsid w:val="00A50AA8"/>
    <w:rsid w:val="00A50CDF"/>
    <w:rsid w:val="00A510B9"/>
    <w:rsid w:val="00A5120F"/>
    <w:rsid w:val="00A517D4"/>
    <w:rsid w:val="00A51CBE"/>
    <w:rsid w:val="00A52B25"/>
    <w:rsid w:val="00A5317F"/>
    <w:rsid w:val="00A5326A"/>
    <w:rsid w:val="00A541CE"/>
    <w:rsid w:val="00A542BA"/>
    <w:rsid w:val="00A546D6"/>
    <w:rsid w:val="00A54776"/>
    <w:rsid w:val="00A547D4"/>
    <w:rsid w:val="00A5482C"/>
    <w:rsid w:val="00A54963"/>
    <w:rsid w:val="00A549B4"/>
    <w:rsid w:val="00A54BF4"/>
    <w:rsid w:val="00A552BA"/>
    <w:rsid w:val="00A559DD"/>
    <w:rsid w:val="00A5603D"/>
    <w:rsid w:val="00A560E7"/>
    <w:rsid w:val="00A56721"/>
    <w:rsid w:val="00A56812"/>
    <w:rsid w:val="00A56963"/>
    <w:rsid w:val="00A56C13"/>
    <w:rsid w:val="00A5743F"/>
    <w:rsid w:val="00A57620"/>
    <w:rsid w:val="00A57AB8"/>
    <w:rsid w:val="00A605FC"/>
    <w:rsid w:val="00A60747"/>
    <w:rsid w:val="00A60F15"/>
    <w:rsid w:val="00A613D1"/>
    <w:rsid w:val="00A61BFF"/>
    <w:rsid w:val="00A61D23"/>
    <w:rsid w:val="00A61EA9"/>
    <w:rsid w:val="00A6286B"/>
    <w:rsid w:val="00A62E92"/>
    <w:rsid w:val="00A62FBA"/>
    <w:rsid w:val="00A630F9"/>
    <w:rsid w:val="00A63533"/>
    <w:rsid w:val="00A63830"/>
    <w:rsid w:val="00A6463D"/>
    <w:rsid w:val="00A6483A"/>
    <w:rsid w:val="00A64881"/>
    <w:rsid w:val="00A648B5"/>
    <w:rsid w:val="00A64E60"/>
    <w:rsid w:val="00A65194"/>
    <w:rsid w:val="00A66466"/>
    <w:rsid w:val="00A66734"/>
    <w:rsid w:val="00A66851"/>
    <w:rsid w:val="00A66914"/>
    <w:rsid w:val="00A67040"/>
    <w:rsid w:val="00A67850"/>
    <w:rsid w:val="00A67D27"/>
    <w:rsid w:val="00A70155"/>
    <w:rsid w:val="00A70339"/>
    <w:rsid w:val="00A7091F"/>
    <w:rsid w:val="00A70B03"/>
    <w:rsid w:val="00A70BED"/>
    <w:rsid w:val="00A71686"/>
    <w:rsid w:val="00A71F92"/>
    <w:rsid w:val="00A72046"/>
    <w:rsid w:val="00A72592"/>
    <w:rsid w:val="00A72903"/>
    <w:rsid w:val="00A72AAB"/>
    <w:rsid w:val="00A72CCE"/>
    <w:rsid w:val="00A736EC"/>
    <w:rsid w:val="00A73B2D"/>
    <w:rsid w:val="00A73B94"/>
    <w:rsid w:val="00A73D19"/>
    <w:rsid w:val="00A73D89"/>
    <w:rsid w:val="00A746A7"/>
    <w:rsid w:val="00A74814"/>
    <w:rsid w:val="00A74865"/>
    <w:rsid w:val="00A74A13"/>
    <w:rsid w:val="00A75112"/>
    <w:rsid w:val="00A75326"/>
    <w:rsid w:val="00A7583E"/>
    <w:rsid w:val="00A75AA5"/>
    <w:rsid w:val="00A76E3C"/>
    <w:rsid w:val="00A77586"/>
    <w:rsid w:val="00A77BCE"/>
    <w:rsid w:val="00A80158"/>
    <w:rsid w:val="00A803B9"/>
    <w:rsid w:val="00A80747"/>
    <w:rsid w:val="00A80DBB"/>
    <w:rsid w:val="00A81550"/>
    <w:rsid w:val="00A81758"/>
    <w:rsid w:val="00A818EC"/>
    <w:rsid w:val="00A81A2B"/>
    <w:rsid w:val="00A81D00"/>
    <w:rsid w:val="00A822CC"/>
    <w:rsid w:val="00A82713"/>
    <w:rsid w:val="00A82B25"/>
    <w:rsid w:val="00A82B63"/>
    <w:rsid w:val="00A82D65"/>
    <w:rsid w:val="00A835FC"/>
    <w:rsid w:val="00A836C2"/>
    <w:rsid w:val="00A83CCC"/>
    <w:rsid w:val="00A84257"/>
    <w:rsid w:val="00A84455"/>
    <w:rsid w:val="00A84B6E"/>
    <w:rsid w:val="00A84B76"/>
    <w:rsid w:val="00A84C37"/>
    <w:rsid w:val="00A84C5A"/>
    <w:rsid w:val="00A85145"/>
    <w:rsid w:val="00A85243"/>
    <w:rsid w:val="00A852DF"/>
    <w:rsid w:val="00A859F5"/>
    <w:rsid w:val="00A85F2B"/>
    <w:rsid w:val="00A86404"/>
    <w:rsid w:val="00A86E9B"/>
    <w:rsid w:val="00A870E0"/>
    <w:rsid w:val="00A87836"/>
    <w:rsid w:val="00A8785F"/>
    <w:rsid w:val="00A904FE"/>
    <w:rsid w:val="00A905BA"/>
    <w:rsid w:val="00A907E5"/>
    <w:rsid w:val="00A90830"/>
    <w:rsid w:val="00A909C3"/>
    <w:rsid w:val="00A90A12"/>
    <w:rsid w:val="00A90A2C"/>
    <w:rsid w:val="00A90D89"/>
    <w:rsid w:val="00A9114D"/>
    <w:rsid w:val="00A918D2"/>
    <w:rsid w:val="00A9215A"/>
    <w:rsid w:val="00A922A3"/>
    <w:rsid w:val="00A92F32"/>
    <w:rsid w:val="00A93104"/>
    <w:rsid w:val="00A94CB0"/>
    <w:rsid w:val="00A94DB0"/>
    <w:rsid w:val="00A94F93"/>
    <w:rsid w:val="00A95831"/>
    <w:rsid w:val="00A9590C"/>
    <w:rsid w:val="00A95DE8"/>
    <w:rsid w:val="00A96060"/>
    <w:rsid w:val="00A96077"/>
    <w:rsid w:val="00A96268"/>
    <w:rsid w:val="00A96364"/>
    <w:rsid w:val="00A9642E"/>
    <w:rsid w:val="00A96437"/>
    <w:rsid w:val="00A96970"/>
    <w:rsid w:val="00A969F4"/>
    <w:rsid w:val="00A96DBA"/>
    <w:rsid w:val="00A96DD6"/>
    <w:rsid w:val="00A9708F"/>
    <w:rsid w:val="00A975F3"/>
    <w:rsid w:val="00A97745"/>
    <w:rsid w:val="00A977DF"/>
    <w:rsid w:val="00A97B03"/>
    <w:rsid w:val="00A97EFD"/>
    <w:rsid w:val="00AA05BF"/>
    <w:rsid w:val="00AA0862"/>
    <w:rsid w:val="00AA0B7B"/>
    <w:rsid w:val="00AA0B8D"/>
    <w:rsid w:val="00AA0C55"/>
    <w:rsid w:val="00AA0E42"/>
    <w:rsid w:val="00AA0E89"/>
    <w:rsid w:val="00AA0F7C"/>
    <w:rsid w:val="00AA1565"/>
    <w:rsid w:val="00AA188A"/>
    <w:rsid w:val="00AA1D5C"/>
    <w:rsid w:val="00AA1F88"/>
    <w:rsid w:val="00AA1FAB"/>
    <w:rsid w:val="00AA21F7"/>
    <w:rsid w:val="00AA29CB"/>
    <w:rsid w:val="00AA3007"/>
    <w:rsid w:val="00AA3048"/>
    <w:rsid w:val="00AA3201"/>
    <w:rsid w:val="00AA32AE"/>
    <w:rsid w:val="00AA33EE"/>
    <w:rsid w:val="00AA3C5D"/>
    <w:rsid w:val="00AA431F"/>
    <w:rsid w:val="00AA4330"/>
    <w:rsid w:val="00AA4670"/>
    <w:rsid w:val="00AA4C0D"/>
    <w:rsid w:val="00AA4E98"/>
    <w:rsid w:val="00AA50B9"/>
    <w:rsid w:val="00AA5187"/>
    <w:rsid w:val="00AA51D6"/>
    <w:rsid w:val="00AA5321"/>
    <w:rsid w:val="00AA55E2"/>
    <w:rsid w:val="00AA56B6"/>
    <w:rsid w:val="00AA59F4"/>
    <w:rsid w:val="00AA5D76"/>
    <w:rsid w:val="00AA5F6F"/>
    <w:rsid w:val="00AA62E1"/>
    <w:rsid w:val="00AA63D4"/>
    <w:rsid w:val="00AA669E"/>
    <w:rsid w:val="00AA6B0B"/>
    <w:rsid w:val="00AA70C4"/>
    <w:rsid w:val="00AA7220"/>
    <w:rsid w:val="00AA73F9"/>
    <w:rsid w:val="00AA7407"/>
    <w:rsid w:val="00AA78DB"/>
    <w:rsid w:val="00AA7B61"/>
    <w:rsid w:val="00AB09A4"/>
    <w:rsid w:val="00AB0AAA"/>
    <w:rsid w:val="00AB125D"/>
    <w:rsid w:val="00AB1264"/>
    <w:rsid w:val="00AB147B"/>
    <w:rsid w:val="00AB1584"/>
    <w:rsid w:val="00AB1BC9"/>
    <w:rsid w:val="00AB2057"/>
    <w:rsid w:val="00AB2E67"/>
    <w:rsid w:val="00AB2F7E"/>
    <w:rsid w:val="00AB3B66"/>
    <w:rsid w:val="00AB3B88"/>
    <w:rsid w:val="00AB4379"/>
    <w:rsid w:val="00AB4804"/>
    <w:rsid w:val="00AB4CDE"/>
    <w:rsid w:val="00AB4E55"/>
    <w:rsid w:val="00AB551E"/>
    <w:rsid w:val="00AB5753"/>
    <w:rsid w:val="00AB597C"/>
    <w:rsid w:val="00AB5B27"/>
    <w:rsid w:val="00AB5B8E"/>
    <w:rsid w:val="00AB5CD6"/>
    <w:rsid w:val="00AB5CFD"/>
    <w:rsid w:val="00AB5E93"/>
    <w:rsid w:val="00AB5F38"/>
    <w:rsid w:val="00AB64E2"/>
    <w:rsid w:val="00AB67F5"/>
    <w:rsid w:val="00AB6E32"/>
    <w:rsid w:val="00AB7159"/>
    <w:rsid w:val="00AB79D1"/>
    <w:rsid w:val="00AB7DDE"/>
    <w:rsid w:val="00AC0273"/>
    <w:rsid w:val="00AC0389"/>
    <w:rsid w:val="00AC0924"/>
    <w:rsid w:val="00AC0BDE"/>
    <w:rsid w:val="00AC152E"/>
    <w:rsid w:val="00AC1AF3"/>
    <w:rsid w:val="00AC2C69"/>
    <w:rsid w:val="00AC3AD8"/>
    <w:rsid w:val="00AC3FC1"/>
    <w:rsid w:val="00AC49F3"/>
    <w:rsid w:val="00AC4BA5"/>
    <w:rsid w:val="00AC5883"/>
    <w:rsid w:val="00AC5CB7"/>
    <w:rsid w:val="00AC68BA"/>
    <w:rsid w:val="00AC6A63"/>
    <w:rsid w:val="00AC6B50"/>
    <w:rsid w:val="00AC7049"/>
    <w:rsid w:val="00AC718A"/>
    <w:rsid w:val="00AC7C6A"/>
    <w:rsid w:val="00AC7D1F"/>
    <w:rsid w:val="00AC7DB8"/>
    <w:rsid w:val="00AC7F7F"/>
    <w:rsid w:val="00AD0005"/>
    <w:rsid w:val="00AD0189"/>
    <w:rsid w:val="00AD1382"/>
    <w:rsid w:val="00AD1567"/>
    <w:rsid w:val="00AD1595"/>
    <w:rsid w:val="00AD191C"/>
    <w:rsid w:val="00AD1A8D"/>
    <w:rsid w:val="00AD1C6E"/>
    <w:rsid w:val="00AD1DA0"/>
    <w:rsid w:val="00AD1DC6"/>
    <w:rsid w:val="00AD1E6F"/>
    <w:rsid w:val="00AD3475"/>
    <w:rsid w:val="00AD34E1"/>
    <w:rsid w:val="00AD3A7B"/>
    <w:rsid w:val="00AD3C01"/>
    <w:rsid w:val="00AD47D4"/>
    <w:rsid w:val="00AD4DA4"/>
    <w:rsid w:val="00AD541B"/>
    <w:rsid w:val="00AD63E1"/>
    <w:rsid w:val="00AD67B2"/>
    <w:rsid w:val="00AD688A"/>
    <w:rsid w:val="00AD68F4"/>
    <w:rsid w:val="00AD6B90"/>
    <w:rsid w:val="00AD6FF8"/>
    <w:rsid w:val="00AD78B9"/>
    <w:rsid w:val="00AD79EC"/>
    <w:rsid w:val="00AE0387"/>
    <w:rsid w:val="00AE2213"/>
    <w:rsid w:val="00AE23DF"/>
    <w:rsid w:val="00AE2FD6"/>
    <w:rsid w:val="00AE344B"/>
    <w:rsid w:val="00AE4058"/>
    <w:rsid w:val="00AE4288"/>
    <w:rsid w:val="00AE484D"/>
    <w:rsid w:val="00AE5955"/>
    <w:rsid w:val="00AE65DA"/>
    <w:rsid w:val="00AE6C70"/>
    <w:rsid w:val="00AE6E5C"/>
    <w:rsid w:val="00AE6F4C"/>
    <w:rsid w:val="00AE726F"/>
    <w:rsid w:val="00AE7492"/>
    <w:rsid w:val="00AE7A6A"/>
    <w:rsid w:val="00AE7D0C"/>
    <w:rsid w:val="00AE7E20"/>
    <w:rsid w:val="00AF0074"/>
    <w:rsid w:val="00AF108B"/>
    <w:rsid w:val="00AF15D7"/>
    <w:rsid w:val="00AF1B2D"/>
    <w:rsid w:val="00AF20F4"/>
    <w:rsid w:val="00AF24EC"/>
    <w:rsid w:val="00AF28A2"/>
    <w:rsid w:val="00AF28D1"/>
    <w:rsid w:val="00AF2C82"/>
    <w:rsid w:val="00AF3194"/>
    <w:rsid w:val="00AF3248"/>
    <w:rsid w:val="00AF3297"/>
    <w:rsid w:val="00AF37EF"/>
    <w:rsid w:val="00AF3C6B"/>
    <w:rsid w:val="00AF3D10"/>
    <w:rsid w:val="00AF3EB0"/>
    <w:rsid w:val="00AF4369"/>
    <w:rsid w:val="00AF436C"/>
    <w:rsid w:val="00AF4F5E"/>
    <w:rsid w:val="00AF5186"/>
    <w:rsid w:val="00AF5729"/>
    <w:rsid w:val="00AF5BB6"/>
    <w:rsid w:val="00AF5DDF"/>
    <w:rsid w:val="00AF66A1"/>
    <w:rsid w:val="00AF69C4"/>
    <w:rsid w:val="00AF6DC2"/>
    <w:rsid w:val="00AF724C"/>
    <w:rsid w:val="00AF794D"/>
    <w:rsid w:val="00AF7E45"/>
    <w:rsid w:val="00B00285"/>
    <w:rsid w:val="00B002BD"/>
    <w:rsid w:val="00B00444"/>
    <w:rsid w:val="00B007AB"/>
    <w:rsid w:val="00B00D72"/>
    <w:rsid w:val="00B0145B"/>
    <w:rsid w:val="00B0149A"/>
    <w:rsid w:val="00B01637"/>
    <w:rsid w:val="00B02ABA"/>
    <w:rsid w:val="00B02D6F"/>
    <w:rsid w:val="00B02F72"/>
    <w:rsid w:val="00B0377F"/>
    <w:rsid w:val="00B03AC6"/>
    <w:rsid w:val="00B03AEB"/>
    <w:rsid w:val="00B03DA8"/>
    <w:rsid w:val="00B0419C"/>
    <w:rsid w:val="00B04259"/>
    <w:rsid w:val="00B042DA"/>
    <w:rsid w:val="00B0465F"/>
    <w:rsid w:val="00B04884"/>
    <w:rsid w:val="00B04D2D"/>
    <w:rsid w:val="00B04D36"/>
    <w:rsid w:val="00B04FAD"/>
    <w:rsid w:val="00B05023"/>
    <w:rsid w:val="00B057FF"/>
    <w:rsid w:val="00B06269"/>
    <w:rsid w:val="00B06489"/>
    <w:rsid w:val="00B06A4A"/>
    <w:rsid w:val="00B06CFC"/>
    <w:rsid w:val="00B070EE"/>
    <w:rsid w:val="00B07439"/>
    <w:rsid w:val="00B07515"/>
    <w:rsid w:val="00B07D26"/>
    <w:rsid w:val="00B10249"/>
    <w:rsid w:val="00B1026B"/>
    <w:rsid w:val="00B10651"/>
    <w:rsid w:val="00B10737"/>
    <w:rsid w:val="00B10A37"/>
    <w:rsid w:val="00B11934"/>
    <w:rsid w:val="00B11AFF"/>
    <w:rsid w:val="00B11EF6"/>
    <w:rsid w:val="00B127EF"/>
    <w:rsid w:val="00B12CED"/>
    <w:rsid w:val="00B13230"/>
    <w:rsid w:val="00B13519"/>
    <w:rsid w:val="00B13F94"/>
    <w:rsid w:val="00B14A1F"/>
    <w:rsid w:val="00B14A57"/>
    <w:rsid w:val="00B15902"/>
    <w:rsid w:val="00B165CC"/>
    <w:rsid w:val="00B16B01"/>
    <w:rsid w:val="00B16C29"/>
    <w:rsid w:val="00B170A0"/>
    <w:rsid w:val="00B174AB"/>
    <w:rsid w:val="00B175B5"/>
    <w:rsid w:val="00B17755"/>
    <w:rsid w:val="00B177E3"/>
    <w:rsid w:val="00B179B5"/>
    <w:rsid w:val="00B2038F"/>
    <w:rsid w:val="00B205B9"/>
    <w:rsid w:val="00B20EAB"/>
    <w:rsid w:val="00B20FC5"/>
    <w:rsid w:val="00B214F7"/>
    <w:rsid w:val="00B21B7F"/>
    <w:rsid w:val="00B22222"/>
    <w:rsid w:val="00B22436"/>
    <w:rsid w:val="00B226A4"/>
    <w:rsid w:val="00B227E3"/>
    <w:rsid w:val="00B22B79"/>
    <w:rsid w:val="00B22D06"/>
    <w:rsid w:val="00B22D94"/>
    <w:rsid w:val="00B233C6"/>
    <w:rsid w:val="00B24766"/>
    <w:rsid w:val="00B24772"/>
    <w:rsid w:val="00B248FB"/>
    <w:rsid w:val="00B24A30"/>
    <w:rsid w:val="00B24CF9"/>
    <w:rsid w:val="00B259DB"/>
    <w:rsid w:val="00B25CFB"/>
    <w:rsid w:val="00B25D19"/>
    <w:rsid w:val="00B25F86"/>
    <w:rsid w:val="00B2614B"/>
    <w:rsid w:val="00B263A4"/>
    <w:rsid w:val="00B26935"/>
    <w:rsid w:val="00B26A87"/>
    <w:rsid w:val="00B27294"/>
    <w:rsid w:val="00B27525"/>
    <w:rsid w:val="00B27816"/>
    <w:rsid w:val="00B27884"/>
    <w:rsid w:val="00B27AEB"/>
    <w:rsid w:val="00B27D2F"/>
    <w:rsid w:val="00B30132"/>
    <w:rsid w:val="00B30310"/>
    <w:rsid w:val="00B30517"/>
    <w:rsid w:val="00B30C54"/>
    <w:rsid w:val="00B30C6B"/>
    <w:rsid w:val="00B31EAB"/>
    <w:rsid w:val="00B32004"/>
    <w:rsid w:val="00B322F1"/>
    <w:rsid w:val="00B32A2A"/>
    <w:rsid w:val="00B32DD7"/>
    <w:rsid w:val="00B3348C"/>
    <w:rsid w:val="00B336A7"/>
    <w:rsid w:val="00B339DB"/>
    <w:rsid w:val="00B33A4F"/>
    <w:rsid w:val="00B34BFB"/>
    <w:rsid w:val="00B354A1"/>
    <w:rsid w:val="00B35C48"/>
    <w:rsid w:val="00B35CDA"/>
    <w:rsid w:val="00B35F34"/>
    <w:rsid w:val="00B36055"/>
    <w:rsid w:val="00B36332"/>
    <w:rsid w:val="00B37D66"/>
    <w:rsid w:val="00B37F0C"/>
    <w:rsid w:val="00B40014"/>
    <w:rsid w:val="00B40697"/>
    <w:rsid w:val="00B40CC5"/>
    <w:rsid w:val="00B410EA"/>
    <w:rsid w:val="00B41E36"/>
    <w:rsid w:val="00B41F36"/>
    <w:rsid w:val="00B422D2"/>
    <w:rsid w:val="00B42A0F"/>
    <w:rsid w:val="00B42F5D"/>
    <w:rsid w:val="00B43A0D"/>
    <w:rsid w:val="00B43ACB"/>
    <w:rsid w:val="00B43B78"/>
    <w:rsid w:val="00B441F4"/>
    <w:rsid w:val="00B44CAF"/>
    <w:rsid w:val="00B44CCF"/>
    <w:rsid w:val="00B44CFD"/>
    <w:rsid w:val="00B44FE1"/>
    <w:rsid w:val="00B451C7"/>
    <w:rsid w:val="00B45602"/>
    <w:rsid w:val="00B457A8"/>
    <w:rsid w:val="00B45D37"/>
    <w:rsid w:val="00B465BC"/>
    <w:rsid w:val="00B4722E"/>
    <w:rsid w:val="00B473E3"/>
    <w:rsid w:val="00B47736"/>
    <w:rsid w:val="00B47C0E"/>
    <w:rsid w:val="00B5012A"/>
    <w:rsid w:val="00B51161"/>
    <w:rsid w:val="00B51CF1"/>
    <w:rsid w:val="00B522A0"/>
    <w:rsid w:val="00B526F4"/>
    <w:rsid w:val="00B52961"/>
    <w:rsid w:val="00B52F1F"/>
    <w:rsid w:val="00B536DA"/>
    <w:rsid w:val="00B541B0"/>
    <w:rsid w:val="00B549B7"/>
    <w:rsid w:val="00B55450"/>
    <w:rsid w:val="00B55462"/>
    <w:rsid w:val="00B559E1"/>
    <w:rsid w:val="00B55B33"/>
    <w:rsid w:val="00B5606D"/>
    <w:rsid w:val="00B56B6F"/>
    <w:rsid w:val="00B56C94"/>
    <w:rsid w:val="00B56F2C"/>
    <w:rsid w:val="00B57024"/>
    <w:rsid w:val="00B60143"/>
    <w:rsid w:val="00B60C71"/>
    <w:rsid w:val="00B60D89"/>
    <w:rsid w:val="00B6136F"/>
    <w:rsid w:val="00B6145C"/>
    <w:rsid w:val="00B61728"/>
    <w:rsid w:val="00B6190C"/>
    <w:rsid w:val="00B61AA7"/>
    <w:rsid w:val="00B62357"/>
    <w:rsid w:val="00B623DF"/>
    <w:rsid w:val="00B62798"/>
    <w:rsid w:val="00B62CF6"/>
    <w:rsid w:val="00B63190"/>
    <w:rsid w:val="00B632AB"/>
    <w:rsid w:val="00B6369D"/>
    <w:rsid w:val="00B63B48"/>
    <w:rsid w:val="00B64FC0"/>
    <w:rsid w:val="00B6515D"/>
    <w:rsid w:val="00B6531A"/>
    <w:rsid w:val="00B65AB8"/>
    <w:rsid w:val="00B6713F"/>
    <w:rsid w:val="00B675D8"/>
    <w:rsid w:val="00B6761A"/>
    <w:rsid w:val="00B67B15"/>
    <w:rsid w:val="00B67DE1"/>
    <w:rsid w:val="00B70001"/>
    <w:rsid w:val="00B703A3"/>
    <w:rsid w:val="00B7051F"/>
    <w:rsid w:val="00B705FC"/>
    <w:rsid w:val="00B70AEE"/>
    <w:rsid w:val="00B70C24"/>
    <w:rsid w:val="00B7121E"/>
    <w:rsid w:val="00B712FE"/>
    <w:rsid w:val="00B718A1"/>
    <w:rsid w:val="00B71CC9"/>
    <w:rsid w:val="00B73B2E"/>
    <w:rsid w:val="00B73E40"/>
    <w:rsid w:val="00B73F5C"/>
    <w:rsid w:val="00B74389"/>
    <w:rsid w:val="00B74473"/>
    <w:rsid w:val="00B7453B"/>
    <w:rsid w:val="00B747CD"/>
    <w:rsid w:val="00B747FB"/>
    <w:rsid w:val="00B74C9D"/>
    <w:rsid w:val="00B750D0"/>
    <w:rsid w:val="00B7523D"/>
    <w:rsid w:val="00B7536B"/>
    <w:rsid w:val="00B75AED"/>
    <w:rsid w:val="00B75CBE"/>
    <w:rsid w:val="00B75D8F"/>
    <w:rsid w:val="00B75D9E"/>
    <w:rsid w:val="00B75E6D"/>
    <w:rsid w:val="00B764CB"/>
    <w:rsid w:val="00B768EE"/>
    <w:rsid w:val="00B76D9E"/>
    <w:rsid w:val="00B77408"/>
    <w:rsid w:val="00B7752D"/>
    <w:rsid w:val="00B77AFB"/>
    <w:rsid w:val="00B77D31"/>
    <w:rsid w:val="00B77D9E"/>
    <w:rsid w:val="00B807B4"/>
    <w:rsid w:val="00B80FAC"/>
    <w:rsid w:val="00B81110"/>
    <w:rsid w:val="00B811DF"/>
    <w:rsid w:val="00B813D9"/>
    <w:rsid w:val="00B813E2"/>
    <w:rsid w:val="00B81513"/>
    <w:rsid w:val="00B81A59"/>
    <w:rsid w:val="00B81C72"/>
    <w:rsid w:val="00B81FBC"/>
    <w:rsid w:val="00B820BD"/>
    <w:rsid w:val="00B821D3"/>
    <w:rsid w:val="00B8249F"/>
    <w:rsid w:val="00B826D7"/>
    <w:rsid w:val="00B82984"/>
    <w:rsid w:val="00B82F03"/>
    <w:rsid w:val="00B83299"/>
    <w:rsid w:val="00B8360D"/>
    <w:rsid w:val="00B84425"/>
    <w:rsid w:val="00B845A6"/>
    <w:rsid w:val="00B84C11"/>
    <w:rsid w:val="00B85D45"/>
    <w:rsid w:val="00B85EC5"/>
    <w:rsid w:val="00B86EA1"/>
    <w:rsid w:val="00B87746"/>
    <w:rsid w:val="00B87895"/>
    <w:rsid w:val="00B879E8"/>
    <w:rsid w:val="00B87C45"/>
    <w:rsid w:val="00B90C96"/>
    <w:rsid w:val="00B90D32"/>
    <w:rsid w:val="00B90F3E"/>
    <w:rsid w:val="00B91260"/>
    <w:rsid w:val="00B914E5"/>
    <w:rsid w:val="00B915CA"/>
    <w:rsid w:val="00B915F3"/>
    <w:rsid w:val="00B9167D"/>
    <w:rsid w:val="00B916B2"/>
    <w:rsid w:val="00B91820"/>
    <w:rsid w:val="00B9217D"/>
    <w:rsid w:val="00B922A4"/>
    <w:rsid w:val="00B928FF"/>
    <w:rsid w:val="00B92B53"/>
    <w:rsid w:val="00B92CB1"/>
    <w:rsid w:val="00B93258"/>
    <w:rsid w:val="00B93684"/>
    <w:rsid w:val="00B93CDF"/>
    <w:rsid w:val="00B94362"/>
    <w:rsid w:val="00B9498E"/>
    <w:rsid w:val="00B949CF"/>
    <w:rsid w:val="00B94B42"/>
    <w:rsid w:val="00B95A7B"/>
    <w:rsid w:val="00B968BC"/>
    <w:rsid w:val="00B97A33"/>
    <w:rsid w:val="00B97B90"/>
    <w:rsid w:val="00B97EDC"/>
    <w:rsid w:val="00BA0B1D"/>
    <w:rsid w:val="00BA0B6E"/>
    <w:rsid w:val="00BA0D00"/>
    <w:rsid w:val="00BA0D59"/>
    <w:rsid w:val="00BA0D84"/>
    <w:rsid w:val="00BA1BAE"/>
    <w:rsid w:val="00BA1CFC"/>
    <w:rsid w:val="00BA2291"/>
    <w:rsid w:val="00BA229A"/>
    <w:rsid w:val="00BA26F9"/>
    <w:rsid w:val="00BA2A35"/>
    <w:rsid w:val="00BA30D3"/>
    <w:rsid w:val="00BA3169"/>
    <w:rsid w:val="00BA3325"/>
    <w:rsid w:val="00BA38C9"/>
    <w:rsid w:val="00BA47CC"/>
    <w:rsid w:val="00BA48D5"/>
    <w:rsid w:val="00BA4976"/>
    <w:rsid w:val="00BA5382"/>
    <w:rsid w:val="00BA55D8"/>
    <w:rsid w:val="00BA5C4B"/>
    <w:rsid w:val="00BA6243"/>
    <w:rsid w:val="00BA65A4"/>
    <w:rsid w:val="00BA67F0"/>
    <w:rsid w:val="00BA68E5"/>
    <w:rsid w:val="00BA74A7"/>
    <w:rsid w:val="00BA76AC"/>
    <w:rsid w:val="00BA77D5"/>
    <w:rsid w:val="00BA7DF7"/>
    <w:rsid w:val="00BB032F"/>
    <w:rsid w:val="00BB0A11"/>
    <w:rsid w:val="00BB0E23"/>
    <w:rsid w:val="00BB0F98"/>
    <w:rsid w:val="00BB1C26"/>
    <w:rsid w:val="00BB1D46"/>
    <w:rsid w:val="00BB2583"/>
    <w:rsid w:val="00BB2CD5"/>
    <w:rsid w:val="00BB2FE5"/>
    <w:rsid w:val="00BB31D3"/>
    <w:rsid w:val="00BB330A"/>
    <w:rsid w:val="00BB3369"/>
    <w:rsid w:val="00BB3F25"/>
    <w:rsid w:val="00BB417D"/>
    <w:rsid w:val="00BB41A5"/>
    <w:rsid w:val="00BB47E5"/>
    <w:rsid w:val="00BB4ABA"/>
    <w:rsid w:val="00BB4CF2"/>
    <w:rsid w:val="00BB4F94"/>
    <w:rsid w:val="00BB5C7C"/>
    <w:rsid w:val="00BB5DDF"/>
    <w:rsid w:val="00BB5E59"/>
    <w:rsid w:val="00BB60A6"/>
    <w:rsid w:val="00BB6218"/>
    <w:rsid w:val="00BB6264"/>
    <w:rsid w:val="00BB67ED"/>
    <w:rsid w:val="00BB6FDC"/>
    <w:rsid w:val="00BB72AB"/>
    <w:rsid w:val="00BB7621"/>
    <w:rsid w:val="00BC0BFE"/>
    <w:rsid w:val="00BC1481"/>
    <w:rsid w:val="00BC1535"/>
    <w:rsid w:val="00BC15BF"/>
    <w:rsid w:val="00BC1B46"/>
    <w:rsid w:val="00BC21A1"/>
    <w:rsid w:val="00BC21B8"/>
    <w:rsid w:val="00BC2382"/>
    <w:rsid w:val="00BC2C51"/>
    <w:rsid w:val="00BC2D53"/>
    <w:rsid w:val="00BC31BE"/>
    <w:rsid w:val="00BC34F1"/>
    <w:rsid w:val="00BC3998"/>
    <w:rsid w:val="00BC47B7"/>
    <w:rsid w:val="00BC4950"/>
    <w:rsid w:val="00BC4D18"/>
    <w:rsid w:val="00BC4ECF"/>
    <w:rsid w:val="00BC54DD"/>
    <w:rsid w:val="00BC5738"/>
    <w:rsid w:val="00BC7D57"/>
    <w:rsid w:val="00BD004B"/>
    <w:rsid w:val="00BD038E"/>
    <w:rsid w:val="00BD0B6A"/>
    <w:rsid w:val="00BD0C1B"/>
    <w:rsid w:val="00BD145F"/>
    <w:rsid w:val="00BD14D1"/>
    <w:rsid w:val="00BD1556"/>
    <w:rsid w:val="00BD1AD2"/>
    <w:rsid w:val="00BD1C1C"/>
    <w:rsid w:val="00BD1FB6"/>
    <w:rsid w:val="00BD3288"/>
    <w:rsid w:val="00BD3420"/>
    <w:rsid w:val="00BD3710"/>
    <w:rsid w:val="00BD388F"/>
    <w:rsid w:val="00BD4270"/>
    <w:rsid w:val="00BD434A"/>
    <w:rsid w:val="00BD440B"/>
    <w:rsid w:val="00BD45F9"/>
    <w:rsid w:val="00BD483E"/>
    <w:rsid w:val="00BD485B"/>
    <w:rsid w:val="00BD4AB9"/>
    <w:rsid w:val="00BD4B44"/>
    <w:rsid w:val="00BD4ECD"/>
    <w:rsid w:val="00BD4FC8"/>
    <w:rsid w:val="00BD5520"/>
    <w:rsid w:val="00BD5C62"/>
    <w:rsid w:val="00BD5F67"/>
    <w:rsid w:val="00BD6337"/>
    <w:rsid w:val="00BD6B64"/>
    <w:rsid w:val="00BD7195"/>
    <w:rsid w:val="00BD75D2"/>
    <w:rsid w:val="00BD773A"/>
    <w:rsid w:val="00BD77F8"/>
    <w:rsid w:val="00BD79AA"/>
    <w:rsid w:val="00BD7D3D"/>
    <w:rsid w:val="00BE06AD"/>
    <w:rsid w:val="00BE1089"/>
    <w:rsid w:val="00BE155F"/>
    <w:rsid w:val="00BE1BD2"/>
    <w:rsid w:val="00BE2648"/>
    <w:rsid w:val="00BE2F22"/>
    <w:rsid w:val="00BE2FB5"/>
    <w:rsid w:val="00BE4098"/>
    <w:rsid w:val="00BE4423"/>
    <w:rsid w:val="00BE5604"/>
    <w:rsid w:val="00BE5747"/>
    <w:rsid w:val="00BE581C"/>
    <w:rsid w:val="00BE59F7"/>
    <w:rsid w:val="00BE5BE1"/>
    <w:rsid w:val="00BE62D1"/>
    <w:rsid w:val="00BE655D"/>
    <w:rsid w:val="00BE66B7"/>
    <w:rsid w:val="00BE6979"/>
    <w:rsid w:val="00BE6B6C"/>
    <w:rsid w:val="00BE6D2D"/>
    <w:rsid w:val="00BE78F9"/>
    <w:rsid w:val="00BE7B0F"/>
    <w:rsid w:val="00BE7C17"/>
    <w:rsid w:val="00BF0716"/>
    <w:rsid w:val="00BF08DA"/>
    <w:rsid w:val="00BF0D30"/>
    <w:rsid w:val="00BF10D1"/>
    <w:rsid w:val="00BF11D3"/>
    <w:rsid w:val="00BF18C2"/>
    <w:rsid w:val="00BF1A6F"/>
    <w:rsid w:val="00BF1F7D"/>
    <w:rsid w:val="00BF2B5A"/>
    <w:rsid w:val="00BF2E45"/>
    <w:rsid w:val="00BF2F8D"/>
    <w:rsid w:val="00BF3AC5"/>
    <w:rsid w:val="00BF3BB7"/>
    <w:rsid w:val="00BF4303"/>
    <w:rsid w:val="00BF4748"/>
    <w:rsid w:val="00BF4EFC"/>
    <w:rsid w:val="00BF4F71"/>
    <w:rsid w:val="00BF5360"/>
    <w:rsid w:val="00BF53D4"/>
    <w:rsid w:val="00BF5531"/>
    <w:rsid w:val="00BF5669"/>
    <w:rsid w:val="00BF5913"/>
    <w:rsid w:val="00BF5FB1"/>
    <w:rsid w:val="00BF6C92"/>
    <w:rsid w:val="00BF73C5"/>
    <w:rsid w:val="00BF75B8"/>
    <w:rsid w:val="00BF7CD7"/>
    <w:rsid w:val="00BF7D46"/>
    <w:rsid w:val="00C00150"/>
    <w:rsid w:val="00C005AA"/>
    <w:rsid w:val="00C00ACC"/>
    <w:rsid w:val="00C017CA"/>
    <w:rsid w:val="00C01A39"/>
    <w:rsid w:val="00C01AD7"/>
    <w:rsid w:val="00C0221D"/>
    <w:rsid w:val="00C02332"/>
    <w:rsid w:val="00C02772"/>
    <w:rsid w:val="00C03034"/>
    <w:rsid w:val="00C038B6"/>
    <w:rsid w:val="00C0416E"/>
    <w:rsid w:val="00C04324"/>
    <w:rsid w:val="00C0476A"/>
    <w:rsid w:val="00C04ADC"/>
    <w:rsid w:val="00C04F43"/>
    <w:rsid w:val="00C0575C"/>
    <w:rsid w:val="00C05A76"/>
    <w:rsid w:val="00C05FE3"/>
    <w:rsid w:val="00C06162"/>
    <w:rsid w:val="00C06523"/>
    <w:rsid w:val="00C0655A"/>
    <w:rsid w:val="00C069B2"/>
    <w:rsid w:val="00C06C6F"/>
    <w:rsid w:val="00C06CE9"/>
    <w:rsid w:val="00C07B81"/>
    <w:rsid w:val="00C1003C"/>
    <w:rsid w:val="00C107FB"/>
    <w:rsid w:val="00C10910"/>
    <w:rsid w:val="00C1144C"/>
    <w:rsid w:val="00C1175F"/>
    <w:rsid w:val="00C1234D"/>
    <w:rsid w:val="00C12676"/>
    <w:rsid w:val="00C12E73"/>
    <w:rsid w:val="00C136EC"/>
    <w:rsid w:val="00C13A6B"/>
    <w:rsid w:val="00C142EC"/>
    <w:rsid w:val="00C146B8"/>
    <w:rsid w:val="00C1483E"/>
    <w:rsid w:val="00C14A29"/>
    <w:rsid w:val="00C14A58"/>
    <w:rsid w:val="00C14A6E"/>
    <w:rsid w:val="00C14F8D"/>
    <w:rsid w:val="00C157B8"/>
    <w:rsid w:val="00C159FD"/>
    <w:rsid w:val="00C15D27"/>
    <w:rsid w:val="00C16A1B"/>
    <w:rsid w:val="00C16FB1"/>
    <w:rsid w:val="00C1719B"/>
    <w:rsid w:val="00C1771E"/>
    <w:rsid w:val="00C17D0D"/>
    <w:rsid w:val="00C17D3F"/>
    <w:rsid w:val="00C17F19"/>
    <w:rsid w:val="00C20628"/>
    <w:rsid w:val="00C20D65"/>
    <w:rsid w:val="00C2184A"/>
    <w:rsid w:val="00C21EB7"/>
    <w:rsid w:val="00C226D0"/>
    <w:rsid w:val="00C2309F"/>
    <w:rsid w:val="00C23D46"/>
    <w:rsid w:val="00C2467A"/>
    <w:rsid w:val="00C2472B"/>
    <w:rsid w:val="00C24847"/>
    <w:rsid w:val="00C25683"/>
    <w:rsid w:val="00C25694"/>
    <w:rsid w:val="00C25852"/>
    <w:rsid w:val="00C25FA7"/>
    <w:rsid w:val="00C26FB7"/>
    <w:rsid w:val="00C270C5"/>
    <w:rsid w:val="00C27146"/>
    <w:rsid w:val="00C2723B"/>
    <w:rsid w:val="00C279FC"/>
    <w:rsid w:val="00C3064E"/>
    <w:rsid w:val="00C30A5D"/>
    <w:rsid w:val="00C30D24"/>
    <w:rsid w:val="00C3113F"/>
    <w:rsid w:val="00C31450"/>
    <w:rsid w:val="00C31A78"/>
    <w:rsid w:val="00C32B23"/>
    <w:rsid w:val="00C32B7C"/>
    <w:rsid w:val="00C32E07"/>
    <w:rsid w:val="00C33035"/>
    <w:rsid w:val="00C3305E"/>
    <w:rsid w:val="00C3341E"/>
    <w:rsid w:val="00C33652"/>
    <w:rsid w:val="00C3370A"/>
    <w:rsid w:val="00C33A86"/>
    <w:rsid w:val="00C33E07"/>
    <w:rsid w:val="00C33FDA"/>
    <w:rsid w:val="00C340CC"/>
    <w:rsid w:val="00C340EA"/>
    <w:rsid w:val="00C34170"/>
    <w:rsid w:val="00C35497"/>
    <w:rsid w:val="00C35B02"/>
    <w:rsid w:val="00C35DFA"/>
    <w:rsid w:val="00C35EC3"/>
    <w:rsid w:val="00C363CA"/>
    <w:rsid w:val="00C36C73"/>
    <w:rsid w:val="00C37D62"/>
    <w:rsid w:val="00C401D6"/>
    <w:rsid w:val="00C40BD1"/>
    <w:rsid w:val="00C41018"/>
    <w:rsid w:val="00C41069"/>
    <w:rsid w:val="00C42389"/>
    <w:rsid w:val="00C42464"/>
    <w:rsid w:val="00C42666"/>
    <w:rsid w:val="00C42AF5"/>
    <w:rsid w:val="00C43664"/>
    <w:rsid w:val="00C43C7E"/>
    <w:rsid w:val="00C43D16"/>
    <w:rsid w:val="00C45829"/>
    <w:rsid w:val="00C45A37"/>
    <w:rsid w:val="00C45EA5"/>
    <w:rsid w:val="00C46269"/>
    <w:rsid w:val="00C47CC1"/>
    <w:rsid w:val="00C50138"/>
    <w:rsid w:val="00C50187"/>
    <w:rsid w:val="00C5020C"/>
    <w:rsid w:val="00C50520"/>
    <w:rsid w:val="00C50555"/>
    <w:rsid w:val="00C505F6"/>
    <w:rsid w:val="00C5108A"/>
    <w:rsid w:val="00C514FF"/>
    <w:rsid w:val="00C517B5"/>
    <w:rsid w:val="00C51A08"/>
    <w:rsid w:val="00C52388"/>
    <w:rsid w:val="00C528EE"/>
    <w:rsid w:val="00C530C9"/>
    <w:rsid w:val="00C5341E"/>
    <w:rsid w:val="00C5387C"/>
    <w:rsid w:val="00C54B62"/>
    <w:rsid w:val="00C54CCD"/>
    <w:rsid w:val="00C55550"/>
    <w:rsid w:val="00C5597E"/>
    <w:rsid w:val="00C55A51"/>
    <w:rsid w:val="00C55C50"/>
    <w:rsid w:val="00C56011"/>
    <w:rsid w:val="00C560A5"/>
    <w:rsid w:val="00C561D1"/>
    <w:rsid w:val="00C5644B"/>
    <w:rsid w:val="00C56545"/>
    <w:rsid w:val="00C56E4C"/>
    <w:rsid w:val="00C56FAE"/>
    <w:rsid w:val="00C5775F"/>
    <w:rsid w:val="00C57D57"/>
    <w:rsid w:val="00C613AE"/>
    <w:rsid w:val="00C618B4"/>
    <w:rsid w:val="00C61A4E"/>
    <w:rsid w:val="00C61A82"/>
    <w:rsid w:val="00C61DFF"/>
    <w:rsid w:val="00C61F7E"/>
    <w:rsid w:val="00C622A8"/>
    <w:rsid w:val="00C626BF"/>
    <w:rsid w:val="00C6272E"/>
    <w:rsid w:val="00C62B0F"/>
    <w:rsid w:val="00C63484"/>
    <w:rsid w:val="00C63560"/>
    <w:rsid w:val="00C63862"/>
    <w:rsid w:val="00C63B84"/>
    <w:rsid w:val="00C641DB"/>
    <w:rsid w:val="00C6448C"/>
    <w:rsid w:val="00C64DA9"/>
    <w:rsid w:val="00C6585E"/>
    <w:rsid w:val="00C65A12"/>
    <w:rsid w:val="00C65C74"/>
    <w:rsid w:val="00C66039"/>
    <w:rsid w:val="00C66798"/>
    <w:rsid w:val="00C66BBA"/>
    <w:rsid w:val="00C6710D"/>
    <w:rsid w:val="00C671D9"/>
    <w:rsid w:val="00C67215"/>
    <w:rsid w:val="00C6724A"/>
    <w:rsid w:val="00C67B99"/>
    <w:rsid w:val="00C7036E"/>
    <w:rsid w:val="00C70815"/>
    <w:rsid w:val="00C7088B"/>
    <w:rsid w:val="00C70C90"/>
    <w:rsid w:val="00C7114B"/>
    <w:rsid w:val="00C711AB"/>
    <w:rsid w:val="00C715BD"/>
    <w:rsid w:val="00C71896"/>
    <w:rsid w:val="00C71A4D"/>
    <w:rsid w:val="00C71B36"/>
    <w:rsid w:val="00C72055"/>
    <w:rsid w:val="00C721FB"/>
    <w:rsid w:val="00C7250B"/>
    <w:rsid w:val="00C725DF"/>
    <w:rsid w:val="00C72F7E"/>
    <w:rsid w:val="00C73135"/>
    <w:rsid w:val="00C7348F"/>
    <w:rsid w:val="00C738B8"/>
    <w:rsid w:val="00C73B7A"/>
    <w:rsid w:val="00C73C71"/>
    <w:rsid w:val="00C73F66"/>
    <w:rsid w:val="00C7418C"/>
    <w:rsid w:val="00C74C83"/>
    <w:rsid w:val="00C75067"/>
    <w:rsid w:val="00C750FD"/>
    <w:rsid w:val="00C75578"/>
    <w:rsid w:val="00C758A2"/>
    <w:rsid w:val="00C76160"/>
    <w:rsid w:val="00C76427"/>
    <w:rsid w:val="00C7665E"/>
    <w:rsid w:val="00C76789"/>
    <w:rsid w:val="00C76BDA"/>
    <w:rsid w:val="00C76F10"/>
    <w:rsid w:val="00C77164"/>
    <w:rsid w:val="00C7760B"/>
    <w:rsid w:val="00C77968"/>
    <w:rsid w:val="00C77AC4"/>
    <w:rsid w:val="00C77C20"/>
    <w:rsid w:val="00C80095"/>
    <w:rsid w:val="00C800C1"/>
    <w:rsid w:val="00C80527"/>
    <w:rsid w:val="00C80766"/>
    <w:rsid w:val="00C80BC6"/>
    <w:rsid w:val="00C80E58"/>
    <w:rsid w:val="00C8123E"/>
    <w:rsid w:val="00C81C5E"/>
    <w:rsid w:val="00C81ED1"/>
    <w:rsid w:val="00C826CD"/>
    <w:rsid w:val="00C827A2"/>
    <w:rsid w:val="00C828ED"/>
    <w:rsid w:val="00C82D90"/>
    <w:rsid w:val="00C8310A"/>
    <w:rsid w:val="00C83DC9"/>
    <w:rsid w:val="00C83EF2"/>
    <w:rsid w:val="00C83F63"/>
    <w:rsid w:val="00C84035"/>
    <w:rsid w:val="00C84187"/>
    <w:rsid w:val="00C842BC"/>
    <w:rsid w:val="00C844B0"/>
    <w:rsid w:val="00C849D5"/>
    <w:rsid w:val="00C84EBB"/>
    <w:rsid w:val="00C85069"/>
    <w:rsid w:val="00C850FB"/>
    <w:rsid w:val="00C85452"/>
    <w:rsid w:val="00C854DF"/>
    <w:rsid w:val="00C85EE0"/>
    <w:rsid w:val="00C85FA1"/>
    <w:rsid w:val="00C86C3B"/>
    <w:rsid w:val="00C86EAD"/>
    <w:rsid w:val="00C87337"/>
    <w:rsid w:val="00C878A0"/>
    <w:rsid w:val="00C9053A"/>
    <w:rsid w:val="00C905B2"/>
    <w:rsid w:val="00C91CB4"/>
    <w:rsid w:val="00C91F6D"/>
    <w:rsid w:val="00C92BF5"/>
    <w:rsid w:val="00C92D96"/>
    <w:rsid w:val="00C92EBD"/>
    <w:rsid w:val="00C932E9"/>
    <w:rsid w:val="00C93770"/>
    <w:rsid w:val="00C9399E"/>
    <w:rsid w:val="00C93D0F"/>
    <w:rsid w:val="00C93F70"/>
    <w:rsid w:val="00C94106"/>
    <w:rsid w:val="00C945B5"/>
    <w:rsid w:val="00C95268"/>
    <w:rsid w:val="00C960DA"/>
    <w:rsid w:val="00C96206"/>
    <w:rsid w:val="00C96284"/>
    <w:rsid w:val="00C965B9"/>
    <w:rsid w:val="00C967EA"/>
    <w:rsid w:val="00C96CA8"/>
    <w:rsid w:val="00C96E77"/>
    <w:rsid w:val="00C96E78"/>
    <w:rsid w:val="00C970B2"/>
    <w:rsid w:val="00C97331"/>
    <w:rsid w:val="00C9795D"/>
    <w:rsid w:val="00C97980"/>
    <w:rsid w:val="00C97B13"/>
    <w:rsid w:val="00C97FA1"/>
    <w:rsid w:val="00CA0777"/>
    <w:rsid w:val="00CA09DE"/>
    <w:rsid w:val="00CA0A25"/>
    <w:rsid w:val="00CA0ADF"/>
    <w:rsid w:val="00CA0EEF"/>
    <w:rsid w:val="00CA13C0"/>
    <w:rsid w:val="00CA15DA"/>
    <w:rsid w:val="00CA1AD2"/>
    <w:rsid w:val="00CA23FB"/>
    <w:rsid w:val="00CA2A33"/>
    <w:rsid w:val="00CA2ACE"/>
    <w:rsid w:val="00CA2B2B"/>
    <w:rsid w:val="00CA2C9C"/>
    <w:rsid w:val="00CA2D84"/>
    <w:rsid w:val="00CA3121"/>
    <w:rsid w:val="00CA368A"/>
    <w:rsid w:val="00CA3A03"/>
    <w:rsid w:val="00CA3B60"/>
    <w:rsid w:val="00CA3C06"/>
    <w:rsid w:val="00CA3F15"/>
    <w:rsid w:val="00CA4AC2"/>
    <w:rsid w:val="00CA4B27"/>
    <w:rsid w:val="00CA4D76"/>
    <w:rsid w:val="00CA4F96"/>
    <w:rsid w:val="00CA53AD"/>
    <w:rsid w:val="00CA5449"/>
    <w:rsid w:val="00CA57B0"/>
    <w:rsid w:val="00CA60B6"/>
    <w:rsid w:val="00CA6540"/>
    <w:rsid w:val="00CA6644"/>
    <w:rsid w:val="00CA67CC"/>
    <w:rsid w:val="00CA6907"/>
    <w:rsid w:val="00CA6E31"/>
    <w:rsid w:val="00CA6F52"/>
    <w:rsid w:val="00CA7110"/>
    <w:rsid w:val="00CA77F5"/>
    <w:rsid w:val="00CB00E5"/>
    <w:rsid w:val="00CB0328"/>
    <w:rsid w:val="00CB0485"/>
    <w:rsid w:val="00CB0598"/>
    <w:rsid w:val="00CB05B6"/>
    <w:rsid w:val="00CB0677"/>
    <w:rsid w:val="00CB06DA"/>
    <w:rsid w:val="00CB074C"/>
    <w:rsid w:val="00CB087F"/>
    <w:rsid w:val="00CB0FE6"/>
    <w:rsid w:val="00CB1506"/>
    <w:rsid w:val="00CB1795"/>
    <w:rsid w:val="00CB1958"/>
    <w:rsid w:val="00CB1F87"/>
    <w:rsid w:val="00CB2590"/>
    <w:rsid w:val="00CB262A"/>
    <w:rsid w:val="00CB26D2"/>
    <w:rsid w:val="00CB2852"/>
    <w:rsid w:val="00CB2894"/>
    <w:rsid w:val="00CB2935"/>
    <w:rsid w:val="00CB2F29"/>
    <w:rsid w:val="00CB301E"/>
    <w:rsid w:val="00CB32AA"/>
    <w:rsid w:val="00CB348D"/>
    <w:rsid w:val="00CB39CE"/>
    <w:rsid w:val="00CB4168"/>
    <w:rsid w:val="00CB5A95"/>
    <w:rsid w:val="00CB5DE3"/>
    <w:rsid w:val="00CB6501"/>
    <w:rsid w:val="00CB741F"/>
    <w:rsid w:val="00CB757B"/>
    <w:rsid w:val="00CB7AC5"/>
    <w:rsid w:val="00CC035C"/>
    <w:rsid w:val="00CC03E1"/>
    <w:rsid w:val="00CC0497"/>
    <w:rsid w:val="00CC0BF5"/>
    <w:rsid w:val="00CC0DAC"/>
    <w:rsid w:val="00CC0F5E"/>
    <w:rsid w:val="00CC118A"/>
    <w:rsid w:val="00CC12E4"/>
    <w:rsid w:val="00CC137A"/>
    <w:rsid w:val="00CC1B96"/>
    <w:rsid w:val="00CC1D10"/>
    <w:rsid w:val="00CC1D5F"/>
    <w:rsid w:val="00CC23F1"/>
    <w:rsid w:val="00CC36C5"/>
    <w:rsid w:val="00CC3BC6"/>
    <w:rsid w:val="00CC4A44"/>
    <w:rsid w:val="00CC531E"/>
    <w:rsid w:val="00CC5942"/>
    <w:rsid w:val="00CC62A9"/>
    <w:rsid w:val="00CC62CF"/>
    <w:rsid w:val="00CC6407"/>
    <w:rsid w:val="00CC6ED9"/>
    <w:rsid w:val="00CC70B2"/>
    <w:rsid w:val="00CC747A"/>
    <w:rsid w:val="00CC768E"/>
    <w:rsid w:val="00CC76BC"/>
    <w:rsid w:val="00CC7763"/>
    <w:rsid w:val="00CC7933"/>
    <w:rsid w:val="00CD08CB"/>
    <w:rsid w:val="00CD0B41"/>
    <w:rsid w:val="00CD0FC4"/>
    <w:rsid w:val="00CD1057"/>
    <w:rsid w:val="00CD1493"/>
    <w:rsid w:val="00CD1613"/>
    <w:rsid w:val="00CD1724"/>
    <w:rsid w:val="00CD1CDB"/>
    <w:rsid w:val="00CD1E6E"/>
    <w:rsid w:val="00CD2497"/>
    <w:rsid w:val="00CD3220"/>
    <w:rsid w:val="00CD36DD"/>
    <w:rsid w:val="00CD38F4"/>
    <w:rsid w:val="00CD3A86"/>
    <w:rsid w:val="00CD3FD7"/>
    <w:rsid w:val="00CD40FA"/>
    <w:rsid w:val="00CD4212"/>
    <w:rsid w:val="00CD4342"/>
    <w:rsid w:val="00CD5620"/>
    <w:rsid w:val="00CD5852"/>
    <w:rsid w:val="00CD58DB"/>
    <w:rsid w:val="00CD5D02"/>
    <w:rsid w:val="00CD5DC6"/>
    <w:rsid w:val="00CD60AB"/>
    <w:rsid w:val="00CD67F2"/>
    <w:rsid w:val="00CD6B9C"/>
    <w:rsid w:val="00CD6E01"/>
    <w:rsid w:val="00CD73ED"/>
    <w:rsid w:val="00CD7418"/>
    <w:rsid w:val="00CD7963"/>
    <w:rsid w:val="00CD7DFD"/>
    <w:rsid w:val="00CE1176"/>
    <w:rsid w:val="00CE2250"/>
    <w:rsid w:val="00CE2839"/>
    <w:rsid w:val="00CE2AFC"/>
    <w:rsid w:val="00CE2B47"/>
    <w:rsid w:val="00CE2D82"/>
    <w:rsid w:val="00CE2F80"/>
    <w:rsid w:val="00CE3021"/>
    <w:rsid w:val="00CE31DF"/>
    <w:rsid w:val="00CE3677"/>
    <w:rsid w:val="00CE407A"/>
    <w:rsid w:val="00CE44B0"/>
    <w:rsid w:val="00CE4681"/>
    <w:rsid w:val="00CE4A29"/>
    <w:rsid w:val="00CE4B5E"/>
    <w:rsid w:val="00CE5987"/>
    <w:rsid w:val="00CE6069"/>
    <w:rsid w:val="00CE64CF"/>
    <w:rsid w:val="00CE6684"/>
    <w:rsid w:val="00CE686B"/>
    <w:rsid w:val="00CE68BC"/>
    <w:rsid w:val="00CE694E"/>
    <w:rsid w:val="00CE6A81"/>
    <w:rsid w:val="00CE6AD6"/>
    <w:rsid w:val="00CE6F00"/>
    <w:rsid w:val="00CE79A5"/>
    <w:rsid w:val="00CE7C20"/>
    <w:rsid w:val="00CE7C79"/>
    <w:rsid w:val="00CF0014"/>
    <w:rsid w:val="00CF02C8"/>
    <w:rsid w:val="00CF05C4"/>
    <w:rsid w:val="00CF06FD"/>
    <w:rsid w:val="00CF098B"/>
    <w:rsid w:val="00CF0F59"/>
    <w:rsid w:val="00CF0FE1"/>
    <w:rsid w:val="00CF209A"/>
    <w:rsid w:val="00CF2125"/>
    <w:rsid w:val="00CF2968"/>
    <w:rsid w:val="00CF2CFB"/>
    <w:rsid w:val="00CF5448"/>
    <w:rsid w:val="00CF5AF7"/>
    <w:rsid w:val="00CF5D87"/>
    <w:rsid w:val="00CF634F"/>
    <w:rsid w:val="00CF6591"/>
    <w:rsid w:val="00CF699C"/>
    <w:rsid w:val="00CF69F1"/>
    <w:rsid w:val="00CF6AA1"/>
    <w:rsid w:val="00CF72DD"/>
    <w:rsid w:val="00CF7771"/>
    <w:rsid w:val="00CF7DC2"/>
    <w:rsid w:val="00D008ED"/>
    <w:rsid w:val="00D010B3"/>
    <w:rsid w:val="00D010C3"/>
    <w:rsid w:val="00D012BE"/>
    <w:rsid w:val="00D01792"/>
    <w:rsid w:val="00D0181F"/>
    <w:rsid w:val="00D01933"/>
    <w:rsid w:val="00D01EDC"/>
    <w:rsid w:val="00D020B2"/>
    <w:rsid w:val="00D025BB"/>
    <w:rsid w:val="00D02814"/>
    <w:rsid w:val="00D02B03"/>
    <w:rsid w:val="00D02C9F"/>
    <w:rsid w:val="00D02CF0"/>
    <w:rsid w:val="00D03527"/>
    <w:rsid w:val="00D03E73"/>
    <w:rsid w:val="00D04310"/>
    <w:rsid w:val="00D04943"/>
    <w:rsid w:val="00D04B49"/>
    <w:rsid w:val="00D05292"/>
    <w:rsid w:val="00D053FB"/>
    <w:rsid w:val="00D05691"/>
    <w:rsid w:val="00D0572D"/>
    <w:rsid w:val="00D05B32"/>
    <w:rsid w:val="00D07249"/>
    <w:rsid w:val="00D074BF"/>
    <w:rsid w:val="00D0757C"/>
    <w:rsid w:val="00D07972"/>
    <w:rsid w:val="00D0798A"/>
    <w:rsid w:val="00D07A81"/>
    <w:rsid w:val="00D108C6"/>
    <w:rsid w:val="00D10B78"/>
    <w:rsid w:val="00D110BF"/>
    <w:rsid w:val="00D1170A"/>
    <w:rsid w:val="00D120C9"/>
    <w:rsid w:val="00D12135"/>
    <w:rsid w:val="00D1270F"/>
    <w:rsid w:val="00D12740"/>
    <w:rsid w:val="00D127DF"/>
    <w:rsid w:val="00D1285C"/>
    <w:rsid w:val="00D12A75"/>
    <w:rsid w:val="00D132BB"/>
    <w:rsid w:val="00D13950"/>
    <w:rsid w:val="00D13ACD"/>
    <w:rsid w:val="00D13C78"/>
    <w:rsid w:val="00D13E43"/>
    <w:rsid w:val="00D14439"/>
    <w:rsid w:val="00D14536"/>
    <w:rsid w:val="00D14C06"/>
    <w:rsid w:val="00D14E7D"/>
    <w:rsid w:val="00D154EC"/>
    <w:rsid w:val="00D15EAB"/>
    <w:rsid w:val="00D15ECF"/>
    <w:rsid w:val="00D163C2"/>
    <w:rsid w:val="00D164BC"/>
    <w:rsid w:val="00D16B45"/>
    <w:rsid w:val="00D16CFC"/>
    <w:rsid w:val="00D1725E"/>
    <w:rsid w:val="00D177CB"/>
    <w:rsid w:val="00D2094A"/>
    <w:rsid w:val="00D2099F"/>
    <w:rsid w:val="00D20ADD"/>
    <w:rsid w:val="00D20E50"/>
    <w:rsid w:val="00D2174E"/>
    <w:rsid w:val="00D221B8"/>
    <w:rsid w:val="00D2281C"/>
    <w:rsid w:val="00D22C6B"/>
    <w:rsid w:val="00D22DDC"/>
    <w:rsid w:val="00D2325E"/>
    <w:rsid w:val="00D2362B"/>
    <w:rsid w:val="00D236A3"/>
    <w:rsid w:val="00D23BA0"/>
    <w:rsid w:val="00D2490B"/>
    <w:rsid w:val="00D24F7B"/>
    <w:rsid w:val="00D25122"/>
    <w:rsid w:val="00D251D1"/>
    <w:rsid w:val="00D25209"/>
    <w:rsid w:val="00D26007"/>
    <w:rsid w:val="00D261D1"/>
    <w:rsid w:val="00D267F9"/>
    <w:rsid w:val="00D269E7"/>
    <w:rsid w:val="00D27070"/>
    <w:rsid w:val="00D2723F"/>
    <w:rsid w:val="00D272B4"/>
    <w:rsid w:val="00D27590"/>
    <w:rsid w:val="00D27841"/>
    <w:rsid w:val="00D27D52"/>
    <w:rsid w:val="00D30018"/>
    <w:rsid w:val="00D30CAA"/>
    <w:rsid w:val="00D3161B"/>
    <w:rsid w:val="00D3169A"/>
    <w:rsid w:val="00D31E4B"/>
    <w:rsid w:val="00D32260"/>
    <w:rsid w:val="00D32CF0"/>
    <w:rsid w:val="00D335B5"/>
    <w:rsid w:val="00D336C5"/>
    <w:rsid w:val="00D33829"/>
    <w:rsid w:val="00D34027"/>
    <w:rsid w:val="00D34041"/>
    <w:rsid w:val="00D349F5"/>
    <w:rsid w:val="00D34A57"/>
    <w:rsid w:val="00D34C3D"/>
    <w:rsid w:val="00D35316"/>
    <w:rsid w:val="00D354A0"/>
    <w:rsid w:val="00D3559A"/>
    <w:rsid w:val="00D3662C"/>
    <w:rsid w:val="00D36961"/>
    <w:rsid w:val="00D36D51"/>
    <w:rsid w:val="00D37728"/>
    <w:rsid w:val="00D377C8"/>
    <w:rsid w:val="00D37B0B"/>
    <w:rsid w:val="00D37B24"/>
    <w:rsid w:val="00D37EE4"/>
    <w:rsid w:val="00D400A7"/>
    <w:rsid w:val="00D40C1F"/>
    <w:rsid w:val="00D40F5E"/>
    <w:rsid w:val="00D414F7"/>
    <w:rsid w:val="00D41A25"/>
    <w:rsid w:val="00D41A71"/>
    <w:rsid w:val="00D41D4A"/>
    <w:rsid w:val="00D41F6A"/>
    <w:rsid w:val="00D42383"/>
    <w:rsid w:val="00D42F59"/>
    <w:rsid w:val="00D431B7"/>
    <w:rsid w:val="00D433B5"/>
    <w:rsid w:val="00D43766"/>
    <w:rsid w:val="00D438E1"/>
    <w:rsid w:val="00D43B99"/>
    <w:rsid w:val="00D43D2E"/>
    <w:rsid w:val="00D447F5"/>
    <w:rsid w:val="00D44E61"/>
    <w:rsid w:val="00D45C88"/>
    <w:rsid w:val="00D462C5"/>
    <w:rsid w:val="00D4645F"/>
    <w:rsid w:val="00D469DD"/>
    <w:rsid w:val="00D46F0D"/>
    <w:rsid w:val="00D473B9"/>
    <w:rsid w:val="00D476F4"/>
    <w:rsid w:val="00D50273"/>
    <w:rsid w:val="00D50480"/>
    <w:rsid w:val="00D50913"/>
    <w:rsid w:val="00D50DE9"/>
    <w:rsid w:val="00D519B5"/>
    <w:rsid w:val="00D51CEB"/>
    <w:rsid w:val="00D51DC9"/>
    <w:rsid w:val="00D522E8"/>
    <w:rsid w:val="00D527DC"/>
    <w:rsid w:val="00D52D58"/>
    <w:rsid w:val="00D53901"/>
    <w:rsid w:val="00D53984"/>
    <w:rsid w:val="00D53CFB"/>
    <w:rsid w:val="00D54086"/>
    <w:rsid w:val="00D54CE7"/>
    <w:rsid w:val="00D55503"/>
    <w:rsid w:val="00D560C8"/>
    <w:rsid w:val="00D56371"/>
    <w:rsid w:val="00D56797"/>
    <w:rsid w:val="00D57AB8"/>
    <w:rsid w:val="00D57C85"/>
    <w:rsid w:val="00D609B7"/>
    <w:rsid w:val="00D6189F"/>
    <w:rsid w:val="00D61E2B"/>
    <w:rsid w:val="00D61F01"/>
    <w:rsid w:val="00D6292F"/>
    <w:rsid w:val="00D631AB"/>
    <w:rsid w:val="00D64194"/>
    <w:rsid w:val="00D641B3"/>
    <w:rsid w:val="00D642BF"/>
    <w:rsid w:val="00D65072"/>
    <w:rsid w:val="00D65E28"/>
    <w:rsid w:val="00D6607C"/>
    <w:rsid w:val="00D66093"/>
    <w:rsid w:val="00D6677B"/>
    <w:rsid w:val="00D66802"/>
    <w:rsid w:val="00D66A46"/>
    <w:rsid w:val="00D66FC3"/>
    <w:rsid w:val="00D67453"/>
    <w:rsid w:val="00D67A1C"/>
    <w:rsid w:val="00D70229"/>
    <w:rsid w:val="00D70235"/>
    <w:rsid w:val="00D706DE"/>
    <w:rsid w:val="00D708DC"/>
    <w:rsid w:val="00D70D9D"/>
    <w:rsid w:val="00D71051"/>
    <w:rsid w:val="00D710BC"/>
    <w:rsid w:val="00D716EB"/>
    <w:rsid w:val="00D7175D"/>
    <w:rsid w:val="00D72047"/>
    <w:rsid w:val="00D721F4"/>
    <w:rsid w:val="00D722A6"/>
    <w:rsid w:val="00D7239F"/>
    <w:rsid w:val="00D72595"/>
    <w:rsid w:val="00D72A02"/>
    <w:rsid w:val="00D7320C"/>
    <w:rsid w:val="00D744CF"/>
    <w:rsid w:val="00D747CC"/>
    <w:rsid w:val="00D74A32"/>
    <w:rsid w:val="00D74E83"/>
    <w:rsid w:val="00D755E8"/>
    <w:rsid w:val="00D757C4"/>
    <w:rsid w:val="00D76EE2"/>
    <w:rsid w:val="00D77037"/>
    <w:rsid w:val="00D80101"/>
    <w:rsid w:val="00D80245"/>
    <w:rsid w:val="00D806D7"/>
    <w:rsid w:val="00D80850"/>
    <w:rsid w:val="00D808A6"/>
    <w:rsid w:val="00D809C1"/>
    <w:rsid w:val="00D80DAB"/>
    <w:rsid w:val="00D81443"/>
    <w:rsid w:val="00D826B6"/>
    <w:rsid w:val="00D82D88"/>
    <w:rsid w:val="00D82E0E"/>
    <w:rsid w:val="00D8359C"/>
    <w:rsid w:val="00D83664"/>
    <w:rsid w:val="00D83B4F"/>
    <w:rsid w:val="00D83DD2"/>
    <w:rsid w:val="00D84556"/>
    <w:rsid w:val="00D8478F"/>
    <w:rsid w:val="00D848EF"/>
    <w:rsid w:val="00D84AA8"/>
    <w:rsid w:val="00D85A2B"/>
    <w:rsid w:val="00D85A8F"/>
    <w:rsid w:val="00D8604D"/>
    <w:rsid w:val="00D86259"/>
    <w:rsid w:val="00D866C6"/>
    <w:rsid w:val="00D87298"/>
    <w:rsid w:val="00D87901"/>
    <w:rsid w:val="00D87BDD"/>
    <w:rsid w:val="00D87CCF"/>
    <w:rsid w:val="00D87DEA"/>
    <w:rsid w:val="00D87DFB"/>
    <w:rsid w:val="00D87FBD"/>
    <w:rsid w:val="00D90D9D"/>
    <w:rsid w:val="00D90DA5"/>
    <w:rsid w:val="00D91276"/>
    <w:rsid w:val="00D91A6A"/>
    <w:rsid w:val="00D9226E"/>
    <w:rsid w:val="00D9230B"/>
    <w:rsid w:val="00D924E7"/>
    <w:rsid w:val="00D92914"/>
    <w:rsid w:val="00D92961"/>
    <w:rsid w:val="00D93087"/>
    <w:rsid w:val="00D930AD"/>
    <w:rsid w:val="00D93116"/>
    <w:rsid w:val="00D936F1"/>
    <w:rsid w:val="00D9387F"/>
    <w:rsid w:val="00D93BD0"/>
    <w:rsid w:val="00D93DEE"/>
    <w:rsid w:val="00D941BD"/>
    <w:rsid w:val="00D9461D"/>
    <w:rsid w:val="00D94668"/>
    <w:rsid w:val="00D94D43"/>
    <w:rsid w:val="00D9522D"/>
    <w:rsid w:val="00D952AD"/>
    <w:rsid w:val="00D9623A"/>
    <w:rsid w:val="00D963E5"/>
    <w:rsid w:val="00D9664B"/>
    <w:rsid w:val="00D969DF"/>
    <w:rsid w:val="00D96C99"/>
    <w:rsid w:val="00D96DB2"/>
    <w:rsid w:val="00D972B2"/>
    <w:rsid w:val="00D9733C"/>
    <w:rsid w:val="00D97520"/>
    <w:rsid w:val="00D97A6C"/>
    <w:rsid w:val="00D97C6D"/>
    <w:rsid w:val="00DA015F"/>
    <w:rsid w:val="00DA03E8"/>
    <w:rsid w:val="00DA0CD9"/>
    <w:rsid w:val="00DA1304"/>
    <w:rsid w:val="00DA14A5"/>
    <w:rsid w:val="00DA15AE"/>
    <w:rsid w:val="00DA187F"/>
    <w:rsid w:val="00DA1970"/>
    <w:rsid w:val="00DA24FC"/>
    <w:rsid w:val="00DA26F0"/>
    <w:rsid w:val="00DA2939"/>
    <w:rsid w:val="00DA2D7F"/>
    <w:rsid w:val="00DA32F7"/>
    <w:rsid w:val="00DA352D"/>
    <w:rsid w:val="00DA3888"/>
    <w:rsid w:val="00DA3A52"/>
    <w:rsid w:val="00DA4350"/>
    <w:rsid w:val="00DA4945"/>
    <w:rsid w:val="00DA4BCE"/>
    <w:rsid w:val="00DA4BEA"/>
    <w:rsid w:val="00DA504B"/>
    <w:rsid w:val="00DA570A"/>
    <w:rsid w:val="00DA582B"/>
    <w:rsid w:val="00DA5A04"/>
    <w:rsid w:val="00DA5AA3"/>
    <w:rsid w:val="00DA5DD3"/>
    <w:rsid w:val="00DA5EA1"/>
    <w:rsid w:val="00DA61B1"/>
    <w:rsid w:val="00DA625F"/>
    <w:rsid w:val="00DA6DE4"/>
    <w:rsid w:val="00DA7286"/>
    <w:rsid w:val="00DA7F17"/>
    <w:rsid w:val="00DB036C"/>
    <w:rsid w:val="00DB05AB"/>
    <w:rsid w:val="00DB06DE"/>
    <w:rsid w:val="00DB075A"/>
    <w:rsid w:val="00DB1000"/>
    <w:rsid w:val="00DB13A6"/>
    <w:rsid w:val="00DB14C8"/>
    <w:rsid w:val="00DB216A"/>
    <w:rsid w:val="00DB27CA"/>
    <w:rsid w:val="00DB2EA7"/>
    <w:rsid w:val="00DB3ACC"/>
    <w:rsid w:val="00DB3FE2"/>
    <w:rsid w:val="00DB4120"/>
    <w:rsid w:val="00DB44C4"/>
    <w:rsid w:val="00DB451F"/>
    <w:rsid w:val="00DB49A2"/>
    <w:rsid w:val="00DB53A8"/>
    <w:rsid w:val="00DB55CC"/>
    <w:rsid w:val="00DB5B26"/>
    <w:rsid w:val="00DB5DF0"/>
    <w:rsid w:val="00DB6497"/>
    <w:rsid w:val="00DB65AD"/>
    <w:rsid w:val="00DB6A5E"/>
    <w:rsid w:val="00DB6C5E"/>
    <w:rsid w:val="00DC020D"/>
    <w:rsid w:val="00DC0551"/>
    <w:rsid w:val="00DC08BC"/>
    <w:rsid w:val="00DC09E0"/>
    <w:rsid w:val="00DC1317"/>
    <w:rsid w:val="00DC16E1"/>
    <w:rsid w:val="00DC172D"/>
    <w:rsid w:val="00DC1EE5"/>
    <w:rsid w:val="00DC221C"/>
    <w:rsid w:val="00DC23FB"/>
    <w:rsid w:val="00DC2B6A"/>
    <w:rsid w:val="00DC3730"/>
    <w:rsid w:val="00DC3A22"/>
    <w:rsid w:val="00DC3E60"/>
    <w:rsid w:val="00DC3F24"/>
    <w:rsid w:val="00DC3F33"/>
    <w:rsid w:val="00DC48A0"/>
    <w:rsid w:val="00DC5567"/>
    <w:rsid w:val="00DC56A3"/>
    <w:rsid w:val="00DC5743"/>
    <w:rsid w:val="00DC5E06"/>
    <w:rsid w:val="00DC6519"/>
    <w:rsid w:val="00DC6543"/>
    <w:rsid w:val="00DC6A71"/>
    <w:rsid w:val="00DC6EB7"/>
    <w:rsid w:val="00DC6FC8"/>
    <w:rsid w:val="00DC7097"/>
    <w:rsid w:val="00DC75E8"/>
    <w:rsid w:val="00DC7725"/>
    <w:rsid w:val="00DC7798"/>
    <w:rsid w:val="00DC7849"/>
    <w:rsid w:val="00DC7C14"/>
    <w:rsid w:val="00DC7E38"/>
    <w:rsid w:val="00DC7F7D"/>
    <w:rsid w:val="00DC7FA2"/>
    <w:rsid w:val="00DC7FBA"/>
    <w:rsid w:val="00DC7FC8"/>
    <w:rsid w:val="00DD0599"/>
    <w:rsid w:val="00DD0A75"/>
    <w:rsid w:val="00DD0D13"/>
    <w:rsid w:val="00DD0D4E"/>
    <w:rsid w:val="00DD10DF"/>
    <w:rsid w:val="00DD1745"/>
    <w:rsid w:val="00DD1A32"/>
    <w:rsid w:val="00DD24B5"/>
    <w:rsid w:val="00DD27C1"/>
    <w:rsid w:val="00DD35BC"/>
    <w:rsid w:val="00DD39EF"/>
    <w:rsid w:val="00DD3E0E"/>
    <w:rsid w:val="00DD420F"/>
    <w:rsid w:val="00DD49A3"/>
    <w:rsid w:val="00DD4C93"/>
    <w:rsid w:val="00DD5302"/>
    <w:rsid w:val="00DD5828"/>
    <w:rsid w:val="00DD5855"/>
    <w:rsid w:val="00DD6DC7"/>
    <w:rsid w:val="00DD74BF"/>
    <w:rsid w:val="00DD7515"/>
    <w:rsid w:val="00DD775D"/>
    <w:rsid w:val="00DD7EB5"/>
    <w:rsid w:val="00DE04D8"/>
    <w:rsid w:val="00DE07AF"/>
    <w:rsid w:val="00DE103B"/>
    <w:rsid w:val="00DE14D8"/>
    <w:rsid w:val="00DE1599"/>
    <w:rsid w:val="00DE1687"/>
    <w:rsid w:val="00DE195A"/>
    <w:rsid w:val="00DE1D95"/>
    <w:rsid w:val="00DE1D9B"/>
    <w:rsid w:val="00DE2948"/>
    <w:rsid w:val="00DE30AA"/>
    <w:rsid w:val="00DE3109"/>
    <w:rsid w:val="00DE394A"/>
    <w:rsid w:val="00DE3B11"/>
    <w:rsid w:val="00DE3E9C"/>
    <w:rsid w:val="00DE3FF8"/>
    <w:rsid w:val="00DE4565"/>
    <w:rsid w:val="00DE4566"/>
    <w:rsid w:val="00DE45B6"/>
    <w:rsid w:val="00DE4B95"/>
    <w:rsid w:val="00DE4C92"/>
    <w:rsid w:val="00DE505A"/>
    <w:rsid w:val="00DE5316"/>
    <w:rsid w:val="00DE6435"/>
    <w:rsid w:val="00DE6798"/>
    <w:rsid w:val="00DE6CA7"/>
    <w:rsid w:val="00DE6DC3"/>
    <w:rsid w:val="00DE71E3"/>
    <w:rsid w:val="00DE7597"/>
    <w:rsid w:val="00DE79E8"/>
    <w:rsid w:val="00DE7C06"/>
    <w:rsid w:val="00DE7CC3"/>
    <w:rsid w:val="00DF044E"/>
    <w:rsid w:val="00DF07D3"/>
    <w:rsid w:val="00DF0D0E"/>
    <w:rsid w:val="00DF1A44"/>
    <w:rsid w:val="00DF1C2D"/>
    <w:rsid w:val="00DF2485"/>
    <w:rsid w:val="00DF2741"/>
    <w:rsid w:val="00DF2AFE"/>
    <w:rsid w:val="00DF3770"/>
    <w:rsid w:val="00DF4448"/>
    <w:rsid w:val="00DF49A8"/>
    <w:rsid w:val="00DF4DF9"/>
    <w:rsid w:val="00DF54BF"/>
    <w:rsid w:val="00DF559A"/>
    <w:rsid w:val="00DF57BD"/>
    <w:rsid w:val="00DF5D96"/>
    <w:rsid w:val="00DF6450"/>
    <w:rsid w:val="00DF69C5"/>
    <w:rsid w:val="00DF6D0D"/>
    <w:rsid w:val="00DF743E"/>
    <w:rsid w:val="00DF78A7"/>
    <w:rsid w:val="00DF7DC3"/>
    <w:rsid w:val="00E007A2"/>
    <w:rsid w:val="00E00C73"/>
    <w:rsid w:val="00E01037"/>
    <w:rsid w:val="00E0153F"/>
    <w:rsid w:val="00E017E0"/>
    <w:rsid w:val="00E01CA3"/>
    <w:rsid w:val="00E01CED"/>
    <w:rsid w:val="00E01E0F"/>
    <w:rsid w:val="00E02511"/>
    <w:rsid w:val="00E02606"/>
    <w:rsid w:val="00E02B9F"/>
    <w:rsid w:val="00E02EE7"/>
    <w:rsid w:val="00E0303D"/>
    <w:rsid w:val="00E0335F"/>
    <w:rsid w:val="00E03DA4"/>
    <w:rsid w:val="00E040A8"/>
    <w:rsid w:val="00E04635"/>
    <w:rsid w:val="00E05C18"/>
    <w:rsid w:val="00E05FD2"/>
    <w:rsid w:val="00E060E7"/>
    <w:rsid w:val="00E0656A"/>
    <w:rsid w:val="00E06DEA"/>
    <w:rsid w:val="00E07710"/>
    <w:rsid w:val="00E07BA5"/>
    <w:rsid w:val="00E07D48"/>
    <w:rsid w:val="00E07DA6"/>
    <w:rsid w:val="00E10AEE"/>
    <w:rsid w:val="00E11582"/>
    <w:rsid w:val="00E12128"/>
    <w:rsid w:val="00E1219D"/>
    <w:rsid w:val="00E126DE"/>
    <w:rsid w:val="00E1297B"/>
    <w:rsid w:val="00E12AE8"/>
    <w:rsid w:val="00E12C86"/>
    <w:rsid w:val="00E138AF"/>
    <w:rsid w:val="00E13B12"/>
    <w:rsid w:val="00E14172"/>
    <w:rsid w:val="00E146EA"/>
    <w:rsid w:val="00E148E1"/>
    <w:rsid w:val="00E151DD"/>
    <w:rsid w:val="00E1540F"/>
    <w:rsid w:val="00E154DC"/>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0CB"/>
    <w:rsid w:val="00E23843"/>
    <w:rsid w:val="00E23B2D"/>
    <w:rsid w:val="00E23D9D"/>
    <w:rsid w:val="00E23FAF"/>
    <w:rsid w:val="00E2466B"/>
    <w:rsid w:val="00E246AD"/>
    <w:rsid w:val="00E246D1"/>
    <w:rsid w:val="00E24B6B"/>
    <w:rsid w:val="00E24BF8"/>
    <w:rsid w:val="00E2529C"/>
    <w:rsid w:val="00E257A5"/>
    <w:rsid w:val="00E262E1"/>
    <w:rsid w:val="00E26582"/>
    <w:rsid w:val="00E27366"/>
    <w:rsid w:val="00E27F8A"/>
    <w:rsid w:val="00E300C6"/>
    <w:rsid w:val="00E3036D"/>
    <w:rsid w:val="00E30410"/>
    <w:rsid w:val="00E307DF"/>
    <w:rsid w:val="00E310C3"/>
    <w:rsid w:val="00E311C7"/>
    <w:rsid w:val="00E31229"/>
    <w:rsid w:val="00E314AF"/>
    <w:rsid w:val="00E318FE"/>
    <w:rsid w:val="00E31A42"/>
    <w:rsid w:val="00E31C5D"/>
    <w:rsid w:val="00E32686"/>
    <w:rsid w:val="00E32917"/>
    <w:rsid w:val="00E32A28"/>
    <w:rsid w:val="00E32B47"/>
    <w:rsid w:val="00E331E3"/>
    <w:rsid w:val="00E3332D"/>
    <w:rsid w:val="00E336BF"/>
    <w:rsid w:val="00E33A6E"/>
    <w:rsid w:val="00E33F5F"/>
    <w:rsid w:val="00E34151"/>
    <w:rsid w:val="00E34313"/>
    <w:rsid w:val="00E3519C"/>
    <w:rsid w:val="00E35B2D"/>
    <w:rsid w:val="00E36235"/>
    <w:rsid w:val="00E36D3A"/>
    <w:rsid w:val="00E36E4A"/>
    <w:rsid w:val="00E4062B"/>
    <w:rsid w:val="00E4066C"/>
    <w:rsid w:val="00E4089C"/>
    <w:rsid w:val="00E40D36"/>
    <w:rsid w:val="00E415EB"/>
    <w:rsid w:val="00E41880"/>
    <w:rsid w:val="00E41C77"/>
    <w:rsid w:val="00E41CFC"/>
    <w:rsid w:val="00E41FC8"/>
    <w:rsid w:val="00E423F6"/>
    <w:rsid w:val="00E423FA"/>
    <w:rsid w:val="00E4246A"/>
    <w:rsid w:val="00E424E7"/>
    <w:rsid w:val="00E42946"/>
    <w:rsid w:val="00E42B75"/>
    <w:rsid w:val="00E42DBD"/>
    <w:rsid w:val="00E432D6"/>
    <w:rsid w:val="00E4395F"/>
    <w:rsid w:val="00E43ED4"/>
    <w:rsid w:val="00E4401A"/>
    <w:rsid w:val="00E44732"/>
    <w:rsid w:val="00E44B27"/>
    <w:rsid w:val="00E44D28"/>
    <w:rsid w:val="00E45171"/>
    <w:rsid w:val="00E459BC"/>
    <w:rsid w:val="00E45A6B"/>
    <w:rsid w:val="00E45DC7"/>
    <w:rsid w:val="00E461CC"/>
    <w:rsid w:val="00E46280"/>
    <w:rsid w:val="00E46BC1"/>
    <w:rsid w:val="00E47784"/>
    <w:rsid w:val="00E47B12"/>
    <w:rsid w:val="00E47D63"/>
    <w:rsid w:val="00E47F0F"/>
    <w:rsid w:val="00E50088"/>
    <w:rsid w:val="00E50159"/>
    <w:rsid w:val="00E5046A"/>
    <w:rsid w:val="00E508D4"/>
    <w:rsid w:val="00E510E1"/>
    <w:rsid w:val="00E51137"/>
    <w:rsid w:val="00E51589"/>
    <w:rsid w:val="00E519A7"/>
    <w:rsid w:val="00E51E15"/>
    <w:rsid w:val="00E5244D"/>
    <w:rsid w:val="00E524DE"/>
    <w:rsid w:val="00E525BA"/>
    <w:rsid w:val="00E52D29"/>
    <w:rsid w:val="00E52F32"/>
    <w:rsid w:val="00E5319B"/>
    <w:rsid w:val="00E53797"/>
    <w:rsid w:val="00E53885"/>
    <w:rsid w:val="00E538FB"/>
    <w:rsid w:val="00E53D64"/>
    <w:rsid w:val="00E549B7"/>
    <w:rsid w:val="00E55043"/>
    <w:rsid w:val="00E558D9"/>
    <w:rsid w:val="00E55946"/>
    <w:rsid w:val="00E56B35"/>
    <w:rsid w:val="00E56B43"/>
    <w:rsid w:val="00E56BBD"/>
    <w:rsid w:val="00E571BE"/>
    <w:rsid w:val="00E574E2"/>
    <w:rsid w:val="00E6003B"/>
    <w:rsid w:val="00E60513"/>
    <w:rsid w:val="00E605CD"/>
    <w:rsid w:val="00E60BC0"/>
    <w:rsid w:val="00E61454"/>
    <w:rsid w:val="00E617D6"/>
    <w:rsid w:val="00E6199A"/>
    <w:rsid w:val="00E6223B"/>
    <w:rsid w:val="00E6234C"/>
    <w:rsid w:val="00E62727"/>
    <w:rsid w:val="00E62BE7"/>
    <w:rsid w:val="00E62C38"/>
    <w:rsid w:val="00E6367E"/>
    <w:rsid w:val="00E63756"/>
    <w:rsid w:val="00E63F1A"/>
    <w:rsid w:val="00E642B2"/>
    <w:rsid w:val="00E64405"/>
    <w:rsid w:val="00E646A1"/>
    <w:rsid w:val="00E64ABB"/>
    <w:rsid w:val="00E65094"/>
    <w:rsid w:val="00E6551F"/>
    <w:rsid w:val="00E65627"/>
    <w:rsid w:val="00E658C3"/>
    <w:rsid w:val="00E65E36"/>
    <w:rsid w:val="00E66557"/>
    <w:rsid w:val="00E6678F"/>
    <w:rsid w:val="00E667F5"/>
    <w:rsid w:val="00E66827"/>
    <w:rsid w:val="00E66A7A"/>
    <w:rsid w:val="00E66ADB"/>
    <w:rsid w:val="00E67007"/>
    <w:rsid w:val="00E67DC4"/>
    <w:rsid w:val="00E67DFC"/>
    <w:rsid w:val="00E70207"/>
    <w:rsid w:val="00E707C2"/>
    <w:rsid w:val="00E707FC"/>
    <w:rsid w:val="00E718E5"/>
    <w:rsid w:val="00E71A21"/>
    <w:rsid w:val="00E72709"/>
    <w:rsid w:val="00E73534"/>
    <w:rsid w:val="00E73A85"/>
    <w:rsid w:val="00E747A3"/>
    <w:rsid w:val="00E7496C"/>
    <w:rsid w:val="00E75186"/>
    <w:rsid w:val="00E7525B"/>
    <w:rsid w:val="00E75427"/>
    <w:rsid w:val="00E7595A"/>
    <w:rsid w:val="00E75A1A"/>
    <w:rsid w:val="00E75E8C"/>
    <w:rsid w:val="00E761AA"/>
    <w:rsid w:val="00E762B7"/>
    <w:rsid w:val="00E769BE"/>
    <w:rsid w:val="00E769D1"/>
    <w:rsid w:val="00E76CF5"/>
    <w:rsid w:val="00E76D43"/>
    <w:rsid w:val="00E77B9D"/>
    <w:rsid w:val="00E77DF3"/>
    <w:rsid w:val="00E802B5"/>
    <w:rsid w:val="00E808B9"/>
    <w:rsid w:val="00E80C18"/>
    <w:rsid w:val="00E80CAE"/>
    <w:rsid w:val="00E82351"/>
    <w:rsid w:val="00E823C3"/>
    <w:rsid w:val="00E8386F"/>
    <w:rsid w:val="00E83903"/>
    <w:rsid w:val="00E839FD"/>
    <w:rsid w:val="00E83CCC"/>
    <w:rsid w:val="00E83E86"/>
    <w:rsid w:val="00E83EAA"/>
    <w:rsid w:val="00E84002"/>
    <w:rsid w:val="00E84218"/>
    <w:rsid w:val="00E849D5"/>
    <w:rsid w:val="00E84AD9"/>
    <w:rsid w:val="00E85408"/>
    <w:rsid w:val="00E85AA4"/>
    <w:rsid w:val="00E85BBD"/>
    <w:rsid w:val="00E860C0"/>
    <w:rsid w:val="00E8623D"/>
    <w:rsid w:val="00E86D26"/>
    <w:rsid w:val="00E86EE2"/>
    <w:rsid w:val="00E87114"/>
    <w:rsid w:val="00E87124"/>
    <w:rsid w:val="00E87698"/>
    <w:rsid w:val="00E87C7A"/>
    <w:rsid w:val="00E903AA"/>
    <w:rsid w:val="00E905AF"/>
    <w:rsid w:val="00E90786"/>
    <w:rsid w:val="00E90A4F"/>
    <w:rsid w:val="00E90DC1"/>
    <w:rsid w:val="00E90F31"/>
    <w:rsid w:val="00E911D6"/>
    <w:rsid w:val="00E911F5"/>
    <w:rsid w:val="00E914AD"/>
    <w:rsid w:val="00E91EA2"/>
    <w:rsid w:val="00E923A8"/>
    <w:rsid w:val="00E92D52"/>
    <w:rsid w:val="00E93105"/>
    <w:rsid w:val="00E937D0"/>
    <w:rsid w:val="00E9408D"/>
    <w:rsid w:val="00E9472D"/>
    <w:rsid w:val="00E94CC7"/>
    <w:rsid w:val="00E955C9"/>
    <w:rsid w:val="00E9580F"/>
    <w:rsid w:val="00E958F4"/>
    <w:rsid w:val="00E95C2D"/>
    <w:rsid w:val="00E9658E"/>
    <w:rsid w:val="00E968D7"/>
    <w:rsid w:val="00E96B67"/>
    <w:rsid w:val="00E96E5E"/>
    <w:rsid w:val="00E96EF7"/>
    <w:rsid w:val="00E96F26"/>
    <w:rsid w:val="00EA000F"/>
    <w:rsid w:val="00EA038F"/>
    <w:rsid w:val="00EA0437"/>
    <w:rsid w:val="00EA05CF"/>
    <w:rsid w:val="00EA07C5"/>
    <w:rsid w:val="00EA0ADE"/>
    <w:rsid w:val="00EA148C"/>
    <w:rsid w:val="00EA1588"/>
    <w:rsid w:val="00EA1881"/>
    <w:rsid w:val="00EA1990"/>
    <w:rsid w:val="00EA2526"/>
    <w:rsid w:val="00EA34C2"/>
    <w:rsid w:val="00EA3618"/>
    <w:rsid w:val="00EA386E"/>
    <w:rsid w:val="00EA3C64"/>
    <w:rsid w:val="00EA406D"/>
    <w:rsid w:val="00EA412D"/>
    <w:rsid w:val="00EA4598"/>
    <w:rsid w:val="00EA480A"/>
    <w:rsid w:val="00EA54A9"/>
    <w:rsid w:val="00EA5E2D"/>
    <w:rsid w:val="00EA63A4"/>
    <w:rsid w:val="00EA6770"/>
    <w:rsid w:val="00EA6DB3"/>
    <w:rsid w:val="00EA73E9"/>
    <w:rsid w:val="00EA79C4"/>
    <w:rsid w:val="00EB0661"/>
    <w:rsid w:val="00EB08FC"/>
    <w:rsid w:val="00EB1008"/>
    <w:rsid w:val="00EB1A2E"/>
    <w:rsid w:val="00EB2477"/>
    <w:rsid w:val="00EB2611"/>
    <w:rsid w:val="00EB292C"/>
    <w:rsid w:val="00EB3B70"/>
    <w:rsid w:val="00EB41F8"/>
    <w:rsid w:val="00EB42DC"/>
    <w:rsid w:val="00EB4313"/>
    <w:rsid w:val="00EB43D8"/>
    <w:rsid w:val="00EB491B"/>
    <w:rsid w:val="00EB4B51"/>
    <w:rsid w:val="00EB5344"/>
    <w:rsid w:val="00EB5621"/>
    <w:rsid w:val="00EB5B68"/>
    <w:rsid w:val="00EB5DA4"/>
    <w:rsid w:val="00EB63BF"/>
    <w:rsid w:val="00EB6CD2"/>
    <w:rsid w:val="00EB720C"/>
    <w:rsid w:val="00EB7537"/>
    <w:rsid w:val="00EB7821"/>
    <w:rsid w:val="00EB7FCE"/>
    <w:rsid w:val="00EC06AF"/>
    <w:rsid w:val="00EC0C40"/>
    <w:rsid w:val="00EC1048"/>
    <w:rsid w:val="00EC1135"/>
    <w:rsid w:val="00EC11E4"/>
    <w:rsid w:val="00EC1A32"/>
    <w:rsid w:val="00EC1E9E"/>
    <w:rsid w:val="00EC2443"/>
    <w:rsid w:val="00EC2711"/>
    <w:rsid w:val="00EC293A"/>
    <w:rsid w:val="00EC2AE2"/>
    <w:rsid w:val="00EC30A9"/>
    <w:rsid w:val="00EC398E"/>
    <w:rsid w:val="00EC3C61"/>
    <w:rsid w:val="00EC4131"/>
    <w:rsid w:val="00EC46B1"/>
    <w:rsid w:val="00EC53DD"/>
    <w:rsid w:val="00EC5BF1"/>
    <w:rsid w:val="00EC76E4"/>
    <w:rsid w:val="00EC7748"/>
    <w:rsid w:val="00EC7A86"/>
    <w:rsid w:val="00ED077F"/>
    <w:rsid w:val="00ED0806"/>
    <w:rsid w:val="00ED0B45"/>
    <w:rsid w:val="00ED1274"/>
    <w:rsid w:val="00ED13A2"/>
    <w:rsid w:val="00ED1576"/>
    <w:rsid w:val="00ED2238"/>
    <w:rsid w:val="00ED223A"/>
    <w:rsid w:val="00ED241D"/>
    <w:rsid w:val="00ED28B4"/>
    <w:rsid w:val="00ED316C"/>
    <w:rsid w:val="00ED351F"/>
    <w:rsid w:val="00ED3A48"/>
    <w:rsid w:val="00ED3F61"/>
    <w:rsid w:val="00ED3F94"/>
    <w:rsid w:val="00ED466B"/>
    <w:rsid w:val="00ED4727"/>
    <w:rsid w:val="00ED4750"/>
    <w:rsid w:val="00ED487A"/>
    <w:rsid w:val="00ED53CA"/>
    <w:rsid w:val="00ED5708"/>
    <w:rsid w:val="00ED699E"/>
    <w:rsid w:val="00ED6A58"/>
    <w:rsid w:val="00ED74CD"/>
    <w:rsid w:val="00ED7A4F"/>
    <w:rsid w:val="00EE0339"/>
    <w:rsid w:val="00EE0C61"/>
    <w:rsid w:val="00EE1A69"/>
    <w:rsid w:val="00EE1D60"/>
    <w:rsid w:val="00EE2A23"/>
    <w:rsid w:val="00EE2D14"/>
    <w:rsid w:val="00EE3643"/>
    <w:rsid w:val="00EE3CD4"/>
    <w:rsid w:val="00EE3F77"/>
    <w:rsid w:val="00EE40EE"/>
    <w:rsid w:val="00EE56DA"/>
    <w:rsid w:val="00EE5953"/>
    <w:rsid w:val="00EE61CD"/>
    <w:rsid w:val="00EE6463"/>
    <w:rsid w:val="00EE735D"/>
    <w:rsid w:val="00EE7819"/>
    <w:rsid w:val="00EE7839"/>
    <w:rsid w:val="00EE79DB"/>
    <w:rsid w:val="00EF01B5"/>
    <w:rsid w:val="00EF0582"/>
    <w:rsid w:val="00EF0B12"/>
    <w:rsid w:val="00EF0D98"/>
    <w:rsid w:val="00EF1047"/>
    <w:rsid w:val="00EF1C97"/>
    <w:rsid w:val="00EF1F39"/>
    <w:rsid w:val="00EF21A6"/>
    <w:rsid w:val="00EF270D"/>
    <w:rsid w:val="00EF2CD4"/>
    <w:rsid w:val="00EF367E"/>
    <w:rsid w:val="00EF3A5D"/>
    <w:rsid w:val="00EF3BBB"/>
    <w:rsid w:val="00EF41D0"/>
    <w:rsid w:val="00EF4916"/>
    <w:rsid w:val="00EF499A"/>
    <w:rsid w:val="00EF4CAE"/>
    <w:rsid w:val="00EF4D8A"/>
    <w:rsid w:val="00EF5350"/>
    <w:rsid w:val="00EF5BA4"/>
    <w:rsid w:val="00EF5D4B"/>
    <w:rsid w:val="00EF6248"/>
    <w:rsid w:val="00EF651C"/>
    <w:rsid w:val="00EF6CF6"/>
    <w:rsid w:val="00EF6D3B"/>
    <w:rsid w:val="00EF796D"/>
    <w:rsid w:val="00F00137"/>
    <w:rsid w:val="00F00757"/>
    <w:rsid w:val="00F00AB5"/>
    <w:rsid w:val="00F01145"/>
    <w:rsid w:val="00F01773"/>
    <w:rsid w:val="00F017B3"/>
    <w:rsid w:val="00F01FC5"/>
    <w:rsid w:val="00F025EC"/>
    <w:rsid w:val="00F026D5"/>
    <w:rsid w:val="00F027A9"/>
    <w:rsid w:val="00F02C16"/>
    <w:rsid w:val="00F036CD"/>
    <w:rsid w:val="00F040AE"/>
    <w:rsid w:val="00F042A7"/>
    <w:rsid w:val="00F04811"/>
    <w:rsid w:val="00F0560F"/>
    <w:rsid w:val="00F0573D"/>
    <w:rsid w:val="00F05937"/>
    <w:rsid w:val="00F060BA"/>
    <w:rsid w:val="00F067C7"/>
    <w:rsid w:val="00F069CB"/>
    <w:rsid w:val="00F07172"/>
    <w:rsid w:val="00F0779E"/>
    <w:rsid w:val="00F07828"/>
    <w:rsid w:val="00F078B0"/>
    <w:rsid w:val="00F07CB1"/>
    <w:rsid w:val="00F10398"/>
    <w:rsid w:val="00F10BB7"/>
    <w:rsid w:val="00F11114"/>
    <w:rsid w:val="00F11569"/>
    <w:rsid w:val="00F115EB"/>
    <w:rsid w:val="00F11D59"/>
    <w:rsid w:val="00F1236A"/>
    <w:rsid w:val="00F12452"/>
    <w:rsid w:val="00F13710"/>
    <w:rsid w:val="00F1383A"/>
    <w:rsid w:val="00F140E4"/>
    <w:rsid w:val="00F14476"/>
    <w:rsid w:val="00F14A57"/>
    <w:rsid w:val="00F14C73"/>
    <w:rsid w:val="00F14E77"/>
    <w:rsid w:val="00F15A35"/>
    <w:rsid w:val="00F15E5B"/>
    <w:rsid w:val="00F162FA"/>
    <w:rsid w:val="00F175CC"/>
    <w:rsid w:val="00F17B06"/>
    <w:rsid w:val="00F17C79"/>
    <w:rsid w:val="00F20107"/>
    <w:rsid w:val="00F20CE9"/>
    <w:rsid w:val="00F20D99"/>
    <w:rsid w:val="00F20FA3"/>
    <w:rsid w:val="00F21BCC"/>
    <w:rsid w:val="00F21E28"/>
    <w:rsid w:val="00F21F35"/>
    <w:rsid w:val="00F22048"/>
    <w:rsid w:val="00F22317"/>
    <w:rsid w:val="00F22498"/>
    <w:rsid w:val="00F224EE"/>
    <w:rsid w:val="00F2265E"/>
    <w:rsid w:val="00F22A1E"/>
    <w:rsid w:val="00F22B6B"/>
    <w:rsid w:val="00F230AA"/>
    <w:rsid w:val="00F232CE"/>
    <w:rsid w:val="00F23421"/>
    <w:rsid w:val="00F238E6"/>
    <w:rsid w:val="00F23AED"/>
    <w:rsid w:val="00F23CD6"/>
    <w:rsid w:val="00F24A00"/>
    <w:rsid w:val="00F2503E"/>
    <w:rsid w:val="00F25A37"/>
    <w:rsid w:val="00F26178"/>
    <w:rsid w:val="00F26872"/>
    <w:rsid w:val="00F26D1B"/>
    <w:rsid w:val="00F26F08"/>
    <w:rsid w:val="00F276EC"/>
    <w:rsid w:val="00F277E5"/>
    <w:rsid w:val="00F2786A"/>
    <w:rsid w:val="00F27881"/>
    <w:rsid w:val="00F27B65"/>
    <w:rsid w:val="00F27F51"/>
    <w:rsid w:val="00F30DE8"/>
    <w:rsid w:val="00F30FD2"/>
    <w:rsid w:val="00F3120B"/>
    <w:rsid w:val="00F315AC"/>
    <w:rsid w:val="00F31AAE"/>
    <w:rsid w:val="00F31B89"/>
    <w:rsid w:val="00F32172"/>
    <w:rsid w:val="00F321E6"/>
    <w:rsid w:val="00F32C66"/>
    <w:rsid w:val="00F32F89"/>
    <w:rsid w:val="00F33015"/>
    <w:rsid w:val="00F33661"/>
    <w:rsid w:val="00F33826"/>
    <w:rsid w:val="00F338A4"/>
    <w:rsid w:val="00F339FC"/>
    <w:rsid w:val="00F33F9E"/>
    <w:rsid w:val="00F3435F"/>
    <w:rsid w:val="00F34627"/>
    <w:rsid w:val="00F34B84"/>
    <w:rsid w:val="00F34FD8"/>
    <w:rsid w:val="00F3543F"/>
    <w:rsid w:val="00F35FE1"/>
    <w:rsid w:val="00F3650B"/>
    <w:rsid w:val="00F36A5D"/>
    <w:rsid w:val="00F36CDE"/>
    <w:rsid w:val="00F36EAC"/>
    <w:rsid w:val="00F36FF8"/>
    <w:rsid w:val="00F37579"/>
    <w:rsid w:val="00F37652"/>
    <w:rsid w:val="00F379ED"/>
    <w:rsid w:val="00F379F4"/>
    <w:rsid w:val="00F40147"/>
    <w:rsid w:val="00F40154"/>
    <w:rsid w:val="00F401D9"/>
    <w:rsid w:val="00F401FF"/>
    <w:rsid w:val="00F402D4"/>
    <w:rsid w:val="00F402E7"/>
    <w:rsid w:val="00F405D5"/>
    <w:rsid w:val="00F40725"/>
    <w:rsid w:val="00F409A8"/>
    <w:rsid w:val="00F4230F"/>
    <w:rsid w:val="00F42C0A"/>
    <w:rsid w:val="00F43057"/>
    <w:rsid w:val="00F431FF"/>
    <w:rsid w:val="00F433BE"/>
    <w:rsid w:val="00F4363F"/>
    <w:rsid w:val="00F43C0A"/>
    <w:rsid w:val="00F442B8"/>
    <w:rsid w:val="00F44747"/>
    <w:rsid w:val="00F4475C"/>
    <w:rsid w:val="00F4481C"/>
    <w:rsid w:val="00F44A60"/>
    <w:rsid w:val="00F4511A"/>
    <w:rsid w:val="00F45828"/>
    <w:rsid w:val="00F45C83"/>
    <w:rsid w:val="00F4647F"/>
    <w:rsid w:val="00F47098"/>
    <w:rsid w:val="00F47456"/>
    <w:rsid w:val="00F4751A"/>
    <w:rsid w:val="00F47A8D"/>
    <w:rsid w:val="00F47AEB"/>
    <w:rsid w:val="00F47BC5"/>
    <w:rsid w:val="00F50293"/>
    <w:rsid w:val="00F50596"/>
    <w:rsid w:val="00F50823"/>
    <w:rsid w:val="00F50B99"/>
    <w:rsid w:val="00F51232"/>
    <w:rsid w:val="00F51AE1"/>
    <w:rsid w:val="00F51B19"/>
    <w:rsid w:val="00F51B25"/>
    <w:rsid w:val="00F51C5C"/>
    <w:rsid w:val="00F51EF5"/>
    <w:rsid w:val="00F5202C"/>
    <w:rsid w:val="00F52BB7"/>
    <w:rsid w:val="00F5343F"/>
    <w:rsid w:val="00F5376B"/>
    <w:rsid w:val="00F53E1A"/>
    <w:rsid w:val="00F54085"/>
    <w:rsid w:val="00F54089"/>
    <w:rsid w:val="00F540C9"/>
    <w:rsid w:val="00F541A6"/>
    <w:rsid w:val="00F541AC"/>
    <w:rsid w:val="00F542FA"/>
    <w:rsid w:val="00F5443C"/>
    <w:rsid w:val="00F5454A"/>
    <w:rsid w:val="00F557F7"/>
    <w:rsid w:val="00F55D2E"/>
    <w:rsid w:val="00F55E78"/>
    <w:rsid w:val="00F560F3"/>
    <w:rsid w:val="00F60715"/>
    <w:rsid w:val="00F609EA"/>
    <w:rsid w:val="00F60CB7"/>
    <w:rsid w:val="00F6141B"/>
    <w:rsid w:val="00F61804"/>
    <w:rsid w:val="00F61A8E"/>
    <w:rsid w:val="00F61CF4"/>
    <w:rsid w:val="00F629F8"/>
    <w:rsid w:val="00F62D10"/>
    <w:rsid w:val="00F62DC1"/>
    <w:rsid w:val="00F62EB1"/>
    <w:rsid w:val="00F635FE"/>
    <w:rsid w:val="00F63D00"/>
    <w:rsid w:val="00F64016"/>
    <w:rsid w:val="00F64183"/>
    <w:rsid w:val="00F641C0"/>
    <w:rsid w:val="00F64496"/>
    <w:rsid w:val="00F644AF"/>
    <w:rsid w:val="00F64E4B"/>
    <w:rsid w:val="00F65987"/>
    <w:rsid w:val="00F6652E"/>
    <w:rsid w:val="00F66766"/>
    <w:rsid w:val="00F66B3A"/>
    <w:rsid w:val="00F66E3F"/>
    <w:rsid w:val="00F67113"/>
    <w:rsid w:val="00F677E0"/>
    <w:rsid w:val="00F67849"/>
    <w:rsid w:val="00F67DBE"/>
    <w:rsid w:val="00F702E3"/>
    <w:rsid w:val="00F70592"/>
    <w:rsid w:val="00F70717"/>
    <w:rsid w:val="00F70A80"/>
    <w:rsid w:val="00F70B4F"/>
    <w:rsid w:val="00F70DD8"/>
    <w:rsid w:val="00F70FD5"/>
    <w:rsid w:val="00F71382"/>
    <w:rsid w:val="00F713DA"/>
    <w:rsid w:val="00F71ACF"/>
    <w:rsid w:val="00F71D89"/>
    <w:rsid w:val="00F72161"/>
    <w:rsid w:val="00F72244"/>
    <w:rsid w:val="00F72310"/>
    <w:rsid w:val="00F7285B"/>
    <w:rsid w:val="00F72B53"/>
    <w:rsid w:val="00F73446"/>
    <w:rsid w:val="00F734CC"/>
    <w:rsid w:val="00F739A1"/>
    <w:rsid w:val="00F73AD5"/>
    <w:rsid w:val="00F73D8C"/>
    <w:rsid w:val="00F73F87"/>
    <w:rsid w:val="00F743AA"/>
    <w:rsid w:val="00F74641"/>
    <w:rsid w:val="00F74746"/>
    <w:rsid w:val="00F74973"/>
    <w:rsid w:val="00F749EA"/>
    <w:rsid w:val="00F74F9B"/>
    <w:rsid w:val="00F753F9"/>
    <w:rsid w:val="00F7546C"/>
    <w:rsid w:val="00F7599F"/>
    <w:rsid w:val="00F76F53"/>
    <w:rsid w:val="00F772D3"/>
    <w:rsid w:val="00F772D4"/>
    <w:rsid w:val="00F776BD"/>
    <w:rsid w:val="00F77848"/>
    <w:rsid w:val="00F8037A"/>
    <w:rsid w:val="00F809F0"/>
    <w:rsid w:val="00F80C8F"/>
    <w:rsid w:val="00F80CCF"/>
    <w:rsid w:val="00F80E16"/>
    <w:rsid w:val="00F8107D"/>
    <w:rsid w:val="00F821C3"/>
    <w:rsid w:val="00F82E43"/>
    <w:rsid w:val="00F831A5"/>
    <w:rsid w:val="00F8342C"/>
    <w:rsid w:val="00F834EE"/>
    <w:rsid w:val="00F83786"/>
    <w:rsid w:val="00F8394F"/>
    <w:rsid w:val="00F839F1"/>
    <w:rsid w:val="00F83AB6"/>
    <w:rsid w:val="00F83B5B"/>
    <w:rsid w:val="00F83B8C"/>
    <w:rsid w:val="00F83EF1"/>
    <w:rsid w:val="00F8403C"/>
    <w:rsid w:val="00F849CF"/>
    <w:rsid w:val="00F84ACC"/>
    <w:rsid w:val="00F84F6A"/>
    <w:rsid w:val="00F85272"/>
    <w:rsid w:val="00F86317"/>
    <w:rsid w:val="00F867D8"/>
    <w:rsid w:val="00F87391"/>
    <w:rsid w:val="00F8750B"/>
    <w:rsid w:val="00F87572"/>
    <w:rsid w:val="00F902F0"/>
    <w:rsid w:val="00F904DF"/>
    <w:rsid w:val="00F90879"/>
    <w:rsid w:val="00F90AEB"/>
    <w:rsid w:val="00F90F96"/>
    <w:rsid w:val="00F91963"/>
    <w:rsid w:val="00F9242B"/>
    <w:rsid w:val="00F93770"/>
    <w:rsid w:val="00F938EA"/>
    <w:rsid w:val="00F93B36"/>
    <w:rsid w:val="00F94521"/>
    <w:rsid w:val="00F94B1A"/>
    <w:rsid w:val="00F95282"/>
    <w:rsid w:val="00F95899"/>
    <w:rsid w:val="00F95BF2"/>
    <w:rsid w:val="00F95CF2"/>
    <w:rsid w:val="00F95D80"/>
    <w:rsid w:val="00F95ECB"/>
    <w:rsid w:val="00F95FB0"/>
    <w:rsid w:val="00F96A32"/>
    <w:rsid w:val="00F97769"/>
    <w:rsid w:val="00F97C3E"/>
    <w:rsid w:val="00F97D3B"/>
    <w:rsid w:val="00F97FE9"/>
    <w:rsid w:val="00FA00BB"/>
    <w:rsid w:val="00FA045A"/>
    <w:rsid w:val="00FA08FD"/>
    <w:rsid w:val="00FA0945"/>
    <w:rsid w:val="00FA1263"/>
    <w:rsid w:val="00FA1CA4"/>
    <w:rsid w:val="00FA1D67"/>
    <w:rsid w:val="00FA2215"/>
    <w:rsid w:val="00FA2271"/>
    <w:rsid w:val="00FA3203"/>
    <w:rsid w:val="00FA337D"/>
    <w:rsid w:val="00FA33A0"/>
    <w:rsid w:val="00FA36BD"/>
    <w:rsid w:val="00FA4243"/>
    <w:rsid w:val="00FA4297"/>
    <w:rsid w:val="00FA4428"/>
    <w:rsid w:val="00FA45F9"/>
    <w:rsid w:val="00FA4A58"/>
    <w:rsid w:val="00FA4F6D"/>
    <w:rsid w:val="00FA5177"/>
    <w:rsid w:val="00FA52AC"/>
    <w:rsid w:val="00FA5598"/>
    <w:rsid w:val="00FA55F6"/>
    <w:rsid w:val="00FA5606"/>
    <w:rsid w:val="00FA5699"/>
    <w:rsid w:val="00FA57E1"/>
    <w:rsid w:val="00FA6A29"/>
    <w:rsid w:val="00FA6F4E"/>
    <w:rsid w:val="00FA733B"/>
    <w:rsid w:val="00FA7679"/>
    <w:rsid w:val="00FA7FE3"/>
    <w:rsid w:val="00FB0165"/>
    <w:rsid w:val="00FB0511"/>
    <w:rsid w:val="00FB1409"/>
    <w:rsid w:val="00FB177E"/>
    <w:rsid w:val="00FB1AF8"/>
    <w:rsid w:val="00FB1BE9"/>
    <w:rsid w:val="00FB1C90"/>
    <w:rsid w:val="00FB1E4E"/>
    <w:rsid w:val="00FB2374"/>
    <w:rsid w:val="00FB239F"/>
    <w:rsid w:val="00FB24ED"/>
    <w:rsid w:val="00FB251A"/>
    <w:rsid w:val="00FB2632"/>
    <w:rsid w:val="00FB2716"/>
    <w:rsid w:val="00FB27DB"/>
    <w:rsid w:val="00FB2813"/>
    <w:rsid w:val="00FB2C1D"/>
    <w:rsid w:val="00FB2C69"/>
    <w:rsid w:val="00FB2FFE"/>
    <w:rsid w:val="00FB340D"/>
    <w:rsid w:val="00FB3834"/>
    <w:rsid w:val="00FB401B"/>
    <w:rsid w:val="00FB433F"/>
    <w:rsid w:val="00FB4C68"/>
    <w:rsid w:val="00FB4F85"/>
    <w:rsid w:val="00FB545C"/>
    <w:rsid w:val="00FB5A66"/>
    <w:rsid w:val="00FB5FB4"/>
    <w:rsid w:val="00FB61BE"/>
    <w:rsid w:val="00FB6719"/>
    <w:rsid w:val="00FB6841"/>
    <w:rsid w:val="00FB69D8"/>
    <w:rsid w:val="00FB6BD8"/>
    <w:rsid w:val="00FB6F03"/>
    <w:rsid w:val="00FB7A0E"/>
    <w:rsid w:val="00FB7C69"/>
    <w:rsid w:val="00FB7CB9"/>
    <w:rsid w:val="00FB7CF2"/>
    <w:rsid w:val="00FB7F6C"/>
    <w:rsid w:val="00FC0CE8"/>
    <w:rsid w:val="00FC12E1"/>
    <w:rsid w:val="00FC1617"/>
    <w:rsid w:val="00FC272D"/>
    <w:rsid w:val="00FC28F7"/>
    <w:rsid w:val="00FC2996"/>
    <w:rsid w:val="00FC2B30"/>
    <w:rsid w:val="00FC2C9A"/>
    <w:rsid w:val="00FC2E0B"/>
    <w:rsid w:val="00FC38BA"/>
    <w:rsid w:val="00FC3C24"/>
    <w:rsid w:val="00FC451C"/>
    <w:rsid w:val="00FC46CB"/>
    <w:rsid w:val="00FC50C3"/>
    <w:rsid w:val="00FC53A3"/>
    <w:rsid w:val="00FC5B44"/>
    <w:rsid w:val="00FC5E2F"/>
    <w:rsid w:val="00FC5F04"/>
    <w:rsid w:val="00FC62B9"/>
    <w:rsid w:val="00FC6F7C"/>
    <w:rsid w:val="00FC708A"/>
    <w:rsid w:val="00FC7335"/>
    <w:rsid w:val="00FC7905"/>
    <w:rsid w:val="00FD06AF"/>
    <w:rsid w:val="00FD0721"/>
    <w:rsid w:val="00FD08D8"/>
    <w:rsid w:val="00FD0C5B"/>
    <w:rsid w:val="00FD1054"/>
    <w:rsid w:val="00FD1734"/>
    <w:rsid w:val="00FD1918"/>
    <w:rsid w:val="00FD1F02"/>
    <w:rsid w:val="00FD20BC"/>
    <w:rsid w:val="00FD2398"/>
    <w:rsid w:val="00FD2742"/>
    <w:rsid w:val="00FD2C90"/>
    <w:rsid w:val="00FD2DA7"/>
    <w:rsid w:val="00FD3639"/>
    <w:rsid w:val="00FD38C5"/>
    <w:rsid w:val="00FD3C4D"/>
    <w:rsid w:val="00FD48B2"/>
    <w:rsid w:val="00FD5383"/>
    <w:rsid w:val="00FD53C2"/>
    <w:rsid w:val="00FD5538"/>
    <w:rsid w:val="00FD5DEF"/>
    <w:rsid w:val="00FD62A0"/>
    <w:rsid w:val="00FD636A"/>
    <w:rsid w:val="00FD63A2"/>
    <w:rsid w:val="00FD65A7"/>
    <w:rsid w:val="00FD6E22"/>
    <w:rsid w:val="00FD7504"/>
    <w:rsid w:val="00FD7585"/>
    <w:rsid w:val="00FE04CA"/>
    <w:rsid w:val="00FE0960"/>
    <w:rsid w:val="00FE0A14"/>
    <w:rsid w:val="00FE0A3D"/>
    <w:rsid w:val="00FE1173"/>
    <w:rsid w:val="00FE1630"/>
    <w:rsid w:val="00FE1791"/>
    <w:rsid w:val="00FE235F"/>
    <w:rsid w:val="00FE25CD"/>
    <w:rsid w:val="00FE27CF"/>
    <w:rsid w:val="00FE2C78"/>
    <w:rsid w:val="00FE2F36"/>
    <w:rsid w:val="00FE3338"/>
    <w:rsid w:val="00FE402F"/>
    <w:rsid w:val="00FE4051"/>
    <w:rsid w:val="00FE40EF"/>
    <w:rsid w:val="00FE4253"/>
    <w:rsid w:val="00FE44E1"/>
    <w:rsid w:val="00FE4822"/>
    <w:rsid w:val="00FE4B2A"/>
    <w:rsid w:val="00FE57E0"/>
    <w:rsid w:val="00FE5AA5"/>
    <w:rsid w:val="00FE6906"/>
    <w:rsid w:val="00FE6BD2"/>
    <w:rsid w:val="00FE6E27"/>
    <w:rsid w:val="00FE7780"/>
    <w:rsid w:val="00FE77E2"/>
    <w:rsid w:val="00FE7917"/>
    <w:rsid w:val="00FF082A"/>
    <w:rsid w:val="00FF09CE"/>
    <w:rsid w:val="00FF123E"/>
    <w:rsid w:val="00FF1678"/>
    <w:rsid w:val="00FF1AEC"/>
    <w:rsid w:val="00FF1C6A"/>
    <w:rsid w:val="00FF1DCA"/>
    <w:rsid w:val="00FF2DD2"/>
    <w:rsid w:val="00FF31EB"/>
    <w:rsid w:val="00FF390B"/>
    <w:rsid w:val="00FF424E"/>
    <w:rsid w:val="00FF43B8"/>
    <w:rsid w:val="00FF47DF"/>
    <w:rsid w:val="00FF4A8B"/>
    <w:rsid w:val="00FF4BF2"/>
    <w:rsid w:val="00FF50D9"/>
    <w:rsid w:val="00FF54A8"/>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6766076-198C-449A-89E2-425016E3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AE7492"/>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SlogSlog1TahomaObojestransko">
    <w:name w:val="Slog Slog1 + Tahoma Obojestransko"/>
    <w:basedOn w:val="Navaden"/>
    <w:rsid w:val="008D371D"/>
    <w:pPr>
      <w:spacing w:line="240" w:lineRule="auto"/>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56729998">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69268277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ja.kovacic@danica-vogrinec.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9" Type="http://schemas.openxmlformats.org/officeDocument/2006/relationships/image" Target="media/image10.emf"/><Relationship Id="rId21" Type="http://schemas.openxmlformats.org/officeDocument/2006/relationships/hyperlink" Target="https://ejn.gov.si" TargetMode="External"/><Relationship Id="rId34" Type="http://schemas.openxmlformats.org/officeDocument/2006/relationships/image" Target="media/image6.emf"/><Relationship Id="rId42" Type="http://schemas.openxmlformats.org/officeDocument/2006/relationships/image" Target="media/image13.emf"/><Relationship Id="rId47" Type="http://schemas.openxmlformats.org/officeDocument/2006/relationships/image" Target="media/image16.emf"/><Relationship Id="rId50" Type="http://schemas.openxmlformats.org/officeDocument/2006/relationships/footer" Target="footer7.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oze.Manfreda@danica-vogrinec.si" TargetMode="External"/><Relationship Id="rId17" Type="http://schemas.openxmlformats.org/officeDocument/2006/relationships/hyperlink" Target="mailto:maja.kovacic@danica-vogrinec.si" TargetMode="External"/><Relationship Id="rId25" Type="http://schemas.openxmlformats.org/officeDocument/2006/relationships/hyperlink" Target="https://ejn.gov.si" TargetMode="External"/><Relationship Id="rId33" Type="http://schemas.openxmlformats.org/officeDocument/2006/relationships/image" Target="media/image5.emf"/><Relationship Id="rId38" Type="http://schemas.openxmlformats.org/officeDocument/2006/relationships/image" Target="media/image9.emf"/><Relationship Id="rId46"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hyperlink" Target="mailto:Joze.Manfreda@danica-vogrinec.si" TargetMode="External"/><Relationship Id="rId20" Type="http://schemas.openxmlformats.org/officeDocument/2006/relationships/hyperlink" Target="https://ejn.gov.si" TargetMode="External"/><Relationship Id="rId29" Type="http://schemas.openxmlformats.org/officeDocument/2006/relationships/footer" Target="footer1.xml"/><Relationship Id="rId41" Type="http://schemas.openxmlformats.org/officeDocument/2006/relationships/image" Target="media/image1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oter" Target="footer3.xml"/><Relationship Id="rId37" Type="http://schemas.openxmlformats.org/officeDocument/2006/relationships/image" Target="media/image8.emf"/><Relationship Id="rId40" Type="http://schemas.openxmlformats.org/officeDocument/2006/relationships/image" Target="media/image11.emf"/><Relationship Id="rId45" Type="http://schemas.openxmlformats.org/officeDocument/2006/relationships/image" Target="media/image14.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eader" Target="header1.xml"/><Relationship Id="rId36" Type="http://schemas.openxmlformats.org/officeDocument/2006/relationships/hyperlink" Target="https://ejn.gov.si/espd/" TargetMode="External"/><Relationship Id="rId49"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2.xml"/><Relationship Id="rId44" Type="http://schemas.openxmlformats.org/officeDocument/2006/relationships/footer" Target="footer5.xml"/><Relationship Id="rId52"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file:///E:\RD%20elektrika\RD%202019-22\RD%20ELEKTRIKA%202019-2022.docx" TargetMode="External"/><Relationship Id="rId14" Type="http://schemas.openxmlformats.org/officeDocument/2006/relationships/hyperlink" Target="https://ejn.gov.si" TargetMode="External"/><Relationship Id="rId22" Type="http://schemas.openxmlformats.org/officeDocument/2006/relationships/hyperlink" Target="http://www.djn.mju.gov.si/resources/files/Sistem_javnega_narocanja/Vzorcna%20razpisna%20dokumentacija_nov_2016/storitve/Povzetek%20predracuna-rekapitulacije_storitve.doc" TargetMode="External"/><Relationship Id="rId27" Type="http://schemas.openxmlformats.org/officeDocument/2006/relationships/image" Target="media/image4.png"/><Relationship Id="rId30" Type="http://schemas.openxmlformats.org/officeDocument/2006/relationships/footer" Target="footer2.xml"/><Relationship Id="rId35" Type="http://schemas.openxmlformats.org/officeDocument/2006/relationships/image" Target="media/image7.emf"/><Relationship Id="rId43" Type="http://schemas.openxmlformats.org/officeDocument/2006/relationships/footer" Target="footer4.xml"/><Relationship Id="rId48" Type="http://schemas.openxmlformats.org/officeDocument/2006/relationships/image" Target="media/image17.emf"/><Relationship Id="rId8" Type="http://schemas.openxmlformats.org/officeDocument/2006/relationships/image" Target="media/image1.png"/><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4D5AC-3345-4C11-864C-9E7D7765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3942</TotalTime>
  <Pages>51</Pages>
  <Words>18870</Words>
  <Characters>107562</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126180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8690</cp:revision>
  <cp:lastPrinted>2025-05-28T12:02:00Z</cp:lastPrinted>
  <dcterms:created xsi:type="dcterms:W3CDTF">2022-02-14T09:46:00Z</dcterms:created>
  <dcterms:modified xsi:type="dcterms:W3CDTF">2026-05-04T08:25:00Z</dcterms:modified>
</cp:coreProperties>
</file>